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ECAA" w14:textId="36EF4794" w:rsidR="00D61DDA" w:rsidRPr="00953931" w:rsidRDefault="00D61DDA" w:rsidP="00D61DDA">
      <w:pPr>
        <w:tabs>
          <w:tab w:val="right" w:pos="9638"/>
        </w:tabs>
        <w:rPr>
          <w:rFonts w:cs="Arial"/>
          <w:b/>
          <w:noProof/>
          <w:sz w:val="24"/>
        </w:rPr>
      </w:pPr>
      <w:r w:rsidRPr="00953931">
        <w:rPr>
          <w:rFonts w:cs="Arial"/>
          <w:b/>
          <w:noProof/>
          <w:sz w:val="24"/>
        </w:rPr>
        <w:t>SA WG2 Meeting #16</w:t>
      </w:r>
      <w:r>
        <w:rPr>
          <w:rFonts w:cs="Arial"/>
          <w:b/>
          <w:noProof/>
          <w:sz w:val="24"/>
        </w:rPr>
        <w:t>6-Ad-Hoc-e</w:t>
      </w:r>
      <w:r w:rsidRPr="00953931">
        <w:rPr>
          <w:rFonts w:cs="Arial"/>
          <w:b/>
          <w:noProof/>
          <w:sz w:val="24"/>
        </w:rPr>
        <w:tab/>
      </w:r>
      <w:r>
        <w:rPr>
          <w:rFonts w:cs="Arial"/>
          <w:b/>
          <w:noProof/>
          <w:sz w:val="24"/>
        </w:rPr>
        <w:t>CC#</w:t>
      </w:r>
      <w:r w:rsidR="00032671">
        <w:rPr>
          <w:rFonts w:cs="Arial"/>
          <w:b/>
          <w:noProof/>
          <w:sz w:val="24"/>
        </w:rPr>
        <w:t>4</w:t>
      </w:r>
      <w:r>
        <w:rPr>
          <w:rFonts w:cs="Arial"/>
          <w:b/>
          <w:noProof/>
          <w:sz w:val="24"/>
        </w:rPr>
        <w:t xml:space="preserve"> notes</w:t>
      </w:r>
    </w:p>
    <w:p w14:paraId="39993117" w14:textId="77777777" w:rsidR="00D61DDA" w:rsidRPr="00953931" w:rsidRDefault="00D61DDA" w:rsidP="00D61DDA">
      <w:pPr>
        <w:pBdr>
          <w:bottom w:val="single" w:sz="4" w:space="1" w:color="auto"/>
        </w:pBdr>
        <w:tabs>
          <w:tab w:val="right" w:pos="9638"/>
        </w:tabs>
        <w:rPr>
          <w:rFonts w:cs="Arial"/>
          <w:b/>
          <w:noProof/>
          <w:sz w:val="24"/>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p>
    <w:p w14:paraId="44FD1898" w14:textId="77777777" w:rsidR="00D61DDA" w:rsidRPr="00D820C9" w:rsidRDefault="00D61DDA" w:rsidP="00D61DDA"/>
    <w:p w14:paraId="397AE25C" w14:textId="2E5CA2C3"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w:t>
      </w:r>
      <w:r w:rsidR="00D61DDA">
        <w:rPr>
          <w:b/>
          <w:bCs/>
          <w:sz w:val="32"/>
          <w:szCs w:val="32"/>
        </w:rPr>
        <w:t>6</w:t>
      </w:r>
      <w:r w:rsidR="009908F5">
        <w:rPr>
          <w:b/>
          <w:bCs/>
          <w:sz w:val="32"/>
          <w:szCs w:val="32"/>
        </w:rPr>
        <w:t>AH</w:t>
      </w:r>
      <w:r w:rsidR="00293D1E">
        <w:rPr>
          <w:b/>
          <w:bCs/>
          <w:sz w:val="32"/>
          <w:szCs w:val="32"/>
        </w:rPr>
        <w:t>E_CC#</w:t>
      </w:r>
      <w:r w:rsidR="00032671">
        <w:rPr>
          <w:b/>
          <w:bCs/>
          <w:sz w:val="32"/>
          <w:szCs w:val="32"/>
        </w:rPr>
        <w:t>4</w:t>
      </w:r>
      <w:r w:rsidR="0064465A">
        <w:rPr>
          <w:b/>
          <w:bCs/>
          <w:sz w:val="32"/>
          <w:szCs w:val="32"/>
        </w:rPr>
        <w:br/>
        <w:t xml:space="preserve">Version </w:t>
      </w:r>
      <w:r w:rsidR="00EA3662">
        <w:rPr>
          <w:b/>
          <w:bCs/>
          <w:sz w:val="32"/>
          <w:szCs w:val="32"/>
        </w:rPr>
        <w:t>1</w:t>
      </w:r>
    </w:p>
    <w:p w14:paraId="15EFC64D" w14:textId="25D22C89" w:rsidR="0094649A" w:rsidRPr="00C862FF" w:rsidRDefault="0094649A" w:rsidP="00C862FF">
      <w:pPr>
        <w:spacing w:after="0"/>
        <w:rPr>
          <w:sz w:val="12"/>
          <w:szCs w:val="12"/>
        </w:rPr>
      </w:pPr>
    </w:p>
    <w:p w14:paraId="27C7387B" w14:textId="660A73CC"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032671">
        <w:rPr>
          <w:color w:val="0000FF"/>
        </w:rPr>
        <w:t>4</w:t>
      </w:r>
      <w:r w:rsidR="009908F5">
        <w:rPr>
          <w:color w:val="0000FF"/>
        </w:rPr>
        <w:t xml:space="preserve"> January 202</w:t>
      </w:r>
      <w:r w:rsidR="00D61DDA">
        <w:rPr>
          <w:color w:val="0000FF"/>
        </w:rPr>
        <w:t>5</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Pr="00032671" w:rsidRDefault="004A698B"/>
    <w:p w14:paraId="74C4DA3C" w14:textId="6559BA2F" w:rsidR="004A698B" w:rsidRDefault="00BE050C" w:rsidP="006C270F">
      <w:r>
        <w:t xml:space="preserve">~ </w:t>
      </w:r>
      <w:r w:rsidR="00EA3662">
        <w:t>30</w:t>
      </w:r>
      <w:r w:rsidR="009C7B23">
        <w:t>0</w:t>
      </w:r>
      <w:r w:rsidR="00CF4065">
        <w:t xml:space="preserve"> </w:t>
      </w:r>
      <w:r w:rsidR="00617D26">
        <w:t xml:space="preserve">people </w:t>
      </w:r>
      <w:r w:rsidR="00EA3662">
        <w:t>joined</w:t>
      </w:r>
      <w:r w:rsidR="00617D26">
        <w:t xml:space="preserve">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2A973F0" w14:textId="56B07E56" w:rsidR="002000F0" w:rsidRDefault="002000F0" w:rsidP="00745058">
      <w:r>
        <w:t>Taken from the TOHRU connections list.</w:t>
      </w:r>
    </w:p>
    <w:p w14:paraId="2E4FDE09" w14:textId="77777777" w:rsidR="00BB7441" w:rsidRPr="00BB7441" w:rsidRDefault="00BB7441" w:rsidP="008473C1">
      <w:pPr>
        <w:pStyle w:val="FP"/>
        <w:rPr>
          <w:color w:val="0000FF"/>
          <w:lang w:val="fr-FR"/>
        </w:rPr>
      </w:pPr>
      <w:r w:rsidRPr="00BB7441">
        <w:rPr>
          <w:color w:val="0000FF"/>
          <w:lang w:val="fr-FR"/>
        </w:rPr>
        <w:t>(Nokia) Pallab Gupta</w:t>
      </w:r>
    </w:p>
    <w:p w14:paraId="7FAEE11E" w14:textId="77777777" w:rsidR="00BB7441" w:rsidRPr="00BB7441" w:rsidRDefault="00BB7441" w:rsidP="008473C1">
      <w:pPr>
        <w:pStyle w:val="FP"/>
        <w:rPr>
          <w:color w:val="0000FF"/>
          <w:lang w:val="fr-FR"/>
        </w:rPr>
      </w:pPr>
      <w:r w:rsidRPr="00BB7441">
        <w:rPr>
          <w:color w:val="0000FF"/>
          <w:lang w:val="fr-FR"/>
        </w:rPr>
        <w:t>Apple - David Gutierrez</w:t>
      </w:r>
    </w:p>
    <w:p w14:paraId="43E84C3F" w14:textId="77777777" w:rsidR="00BB7441" w:rsidRDefault="00BB7441" w:rsidP="008473C1">
      <w:pPr>
        <w:pStyle w:val="FP"/>
        <w:rPr>
          <w:color w:val="0000FF"/>
        </w:rPr>
      </w:pPr>
      <w:r>
        <w:rPr>
          <w:color w:val="0000FF"/>
        </w:rPr>
        <w:t>Apple - Sudeep M Vamanan</w:t>
      </w:r>
    </w:p>
    <w:p w14:paraId="44F713AD" w14:textId="77777777" w:rsidR="00BB7441" w:rsidRDefault="00BB7441" w:rsidP="008473C1">
      <w:pPr>
        <w:pStyle w:val="FP"/>
        <w:rPr>
          <w:color w:val="0000FF"/>
        </w:rPr>
      </w:pPr>
      <w:r>
        <w:rPr>
          <w:color w:val="0000FF"/>
        </w:rPr>
        <w:t>AT&amp;T - Farooq Bari</w:t>
      </w:r>
    </w:p>
    <w:p w14:paraId="756C8D31" w14:textId="77777777" w:rsidR="00BB7441" w:rsidRDefault="00BB7441" w:rsidP="008473C1">
      <w:pPr>
        <w:pStyle w:val="FP"/>
        <w:rPr>
          <w:color w:val="0000FF"/>
        </w:rPr>
      </w:pPr>
      <w:r>
        <w:rPr>
          <w:color w:val="0000FF"/>
        </w:rPr>
        <w:t>AT&amp;T-Rohit Abhishek</w:t>
      </w:r>
    </w:p>
    <w:p w14:paraId="009DDC10" w14:textId="77777777" w:rsidR="00BB7441" w:rsidRDefault="00BB7441" w:rsidP="008473C1">
      <w:pPr>
        <w:pStyle w:val="FP"/>
        <w:rPr>
          <w:color w:val="0000FF"/>
        </w:rPr>
      </w:pPr>
      <w:r>
        <w:rPr>
          <w:color w:val="0000FF"/>
        </w:rPr>
        <w:t xml:space="preserve">BT - Afolabi </w:t>
      </w:r>
      <w:proofErr w:type="spellStart"/>
      <w:r>
        <w:rPr>
          <w:color w:val="0000FF"/>
        </w:rPr>
        <w:t>Agbede</w:t>
      </w:r>
      <w:proofErr w:type="spellEnd"/>
    </w:p>
    <w:p w14:paraId="56A530B4" w14:textId="77777777" w:rsidR="00BB7441" w:rsidRDefault="00BB7441" w:rsidP="008473C1">
      <w:pPr>
        <w:pStyle w:val="FP"/>
        <w:rPr>
          <w:color w:val="0000FF"/>
        </w:rPr>
      </w:pPr>
      <w:proofErr w:type="spellStart"/>
      <w:r>
        <w:rPr>
          <w:color w:val="0000FF"/>
        </w:rPr>
        <w:t>CableLabs</w:t>
      </w:r>
      <w:proofErr w:type="spellEnd"/>
      <w:r>
        <w:rPr>
          <w:color w:val="0000FF"/>
        </w:rPr>
        <w:t xml:space="preserve"> - Florin Baboescu</w:t>
      </w:r>
    </w:p>
    <w:p w14:paraId="30F8DDF7" w14:textId="77777777" w:rsidR="00BB7441" w:rsidRDefault="00BB7441" w:rsidP="008473C1">
      <w:pPr>
        <w:pStyle w:val="FP"/>
        <w:rPr>
          <w:color w:val="0000FF"/>
        </w:rPr>
      </w:pPr>
      <w:r>
        <w:rPr>
          <w:color w:val="0000FF"/>
        </w:rPr>
        <w:t>CATT - Chunshan Xiong</w:t>
      </w:r>
    </w:p>
    <w:p w14:paraId="727A5948" w14:textId="77777777" w:rsidR="00BB7441" w:rsidRDefault="00BB7441" w:rsidP="008473C1">
      <w:pPr>
        <w:pStyle w:val="FP"/>
        <w:rPr>
          <w:color w:val="0000FF"/>
        </w:rPr>
      </w:pPr>
      <w:r>
        <w:rPr>
          <w:color w:val="0000FF"/>
        </w:rPr>
        <w:t>CATT - Xiaoyan Duan</w:t>
      </w:r>
    </w:p>
    <w:p w14:paraId="140A8601" w14:textId="77777777" w:rsidR="00BB7441" w:rsidRDefault="00BB7441" w:rsidP="008473C1">
      <w:pPr>
        <w:pStyle w:val="FP"/>
        <w:rPr>
          <w:color w:val="0000FF"/>
        </w:rPr>
      </w:pPr>
      <w:r>
        <w:rPr>
          <w:color w:val="0000FF"/>
        </w:rPr>
        <w:t>CATT - Yunjing</w:t>
      </w:r>
    </w:p>
    <w:p w14:paraId="53B7A3D6" w14:textId="77777777" w:rsidR="00BB7441" w:rsidRDefault="00BB7441" w:rsidP="008473C1">
      <w:pPr>
        <w:pStyle w:val="FP"/>
        <w:rPr>
          <w:color w:val="0000FF"/>
        </w:rPr>
      </w:pPr>
      <w:r>
        <w:rPr>
          <w:color w:val="0000FF"/>
        </w:rPr>
        <w:t>Charter - Paul Russell</w:t>
      </w:r>
    </w:p>
    <w:p w14:paraId="5E925574" w14:textId="77777777" w:rsidR="00BB7441" w:rsidRDefault="00BB7441" w:rsidP="008473C1">
      <w:pPr>
        <w:pStyle w:val="FP"/>
        <w:rPr>
          <w:color w:val="0000FF"/>
        </w:rPr>
      </w:pPr>
      <w:r>
        <w:rPr>
          <w:color w:val="0000FF"/>
        </w:rPr>
        <w:t>Charter Communications - Yildirim Sahin</w:t>
      </w:r>
    </w:p>
    <w:p w14:paraId="283C27D9" w14:textId="77777777" w:rsidR="00BB7441" w:rsidRDefault="00BB7441" w:rsidP="008473C1">
      <w:pPr>
        <w:pStyle w:val="FP"/>
        <w:rPr>
          <w:color w:val="0000FF"/>
        </w:rPr>
      </w:pPr>
      <w:r>
        <w:rPr>
          <w:color w:val="0000FF"/>
        </w:rPr>
        <w:t xml:space="preserve">China Mobile - </w:t>
      </w:r>
      <w:proofErr w:type="spellStart"/>
      <w:r>
        <w:rPr>
          <w:color w:val="0000FF"/>
        </w:rPr>
        <w:t>Junan</w:t>
      </w:r>
      <w:proofErr w:type="spellEnd"/>
      <w:r>
        <w:rPr>
          <w:color w:val="0000FF"/>
        </w:rPr>
        <w:t xml:space="preserve"> Peng</w:t>
      </w:r>
    </w:p>
    <w:p w14:paraId="4AFDF24F" w14:textId="77777777" w:rsidR="00BB7441" w:rsidRDefault="00BB7441" w:rsidP="008473C1">
      <w:pPr>
        <w:pStyle w:val="FP"/>
        <w:rPr>
          <w:color w:val="0000FF"/>
        </w:rPr>
      </w:pPr>
      <w:r>
        <w:rPr>
          <w:color w:val="0000FF"/>
        </w:rPr>
        <w:t>China Mobile-Dan Wang</w:t>
      </w:r>
    </w:p>
    <w:p w14:paraId="091288A0" w14:textId="77777777" w:rsidR="00BB7441" w:rsidRDefault="00BB7441" w:rsidP="008473C1">
      <w:pPr>
        <w:pStyle w:val="FP"/>
        <w:rPr>
          <w:color w:val="0000FF"/>
        </w:rPr>
      </w:pPr>
      <w:r>
        <w:rPr>
          <w:color w:val="0000FF"/>
        </w:rPr>
        <w:t>China Telecom - Heng Nie</w:t>
      </w:r>
    </w:p>
    <w:p w14:paraId="312D4EB1" w14:textId="77777777" w:rsidR="00BB7441" w:rsidRDefault="00BB7441" w:rsidP="008473C1">
      <w:pPr>
        <w:pStyle w:val="FP"/>
        <w:rPr>
          <w:color w:val="0000FF"/>
        </w:rPr>
      </w:pPr>
      <w:r>
        <w:rPr>
          <w:color w:val="0000FF"/>
        </w:rPr>
        <w:t>China Telecom - Jiahui LI</w:t>
      </w:r>
    </w:p>
    <w:p w14:paraId="1271ED1F" w14:textId="77777777" w:rsidR="00BB7441" w:rsidRDefault="00BB7441" w:rsidP="008473C1">
      <w:pPr>
        <w:pStyle w:val="FP"/>
        <w:rPr>
          <w:color w:val="0000FF"/>
        </w:rPr>
      </w:pPr>
      <w:r>
        <w:rPr>
          <w:color w:val="0000FF"/>
        </w:rPr>
        <w:t>China Telecom - Yan Li</w:t>
      </w:r>
    </w:p>
    <w:p w14:paraId="71AF6644" w14:textId="77777777" w:rsidR="00BB7441" w:rsidRDefault="00BB7441" w:rsidP="008473C1">
      <w:pPr>
        <w:pStyle w:val="FP"/>
        <w:rPr>
          <w:color w:val="0000FF"/>
        </w:rPr>
      </w:pPr>
      <w:r>
        <w:rPr>
          <w:color w:val="0000FF"/>
        </w:rPr>
        <w:t>China Telecom - Zhuoyi</w:t>
      </w:r>
    </w:p>
    <w:p w14:paraId="3A406FF7" w14:textId="77777777" w:rsidR="00BB7441" w:rsidRDefault="00BB7441" w:rsidP="008473C1">
      <w:pPr>
        <w:pStyle w:val="FP"/>
        <w:rPr>
          <w:color w:val="0000FF"/>
        </w:rPr>
      </w:pPr>
      <w:r>
        <w:rPr>
          <w:color w:val="0000FF"/>
        </w:rPr>
        <w:t>China Telecom- Yicong Liu</w:t>
      </w:r>
    </w:p>
    <w:p w14:paraId="7F50C878" w14:textId="77777777" w:rsidR="00BB7441" w:rsidRDefault="00BB7441" w:rsidP="008473C1">
      <w:pPr>
        <w:pStyle w:val="FP"/>
        <w:rPr>
          <w:color w:val="0000FF"/>
        </w:rPr>
      </w:pPr>
      <w:r>
        <w:rPr>
          <w:color w:val="0000FF"/>
        </w:rPr>
        <w:t xml:space="preserve">CMCC - Li </w:t>
      </w:r>
      <w:proofErr w:type="spellStart"/>
      <w:r>
        <w:rPr>
          <w:color w:val="0000FF"/>
        </w:rPr>
        <w:t>Aihua</w:t>
      </w:r>
      <w:proofErr w:type="spellEnd"/>
    </w:p>
    <w:p w14:paraId="62CEC351" w14:textId="77777777" w:rsidR="00BB7441" w:rsidRDefault="00BB7441" w:rsidP="008473C1">
      <w:pPr>
        <w:pStyle w:val="FP"/>
        <w:rPr>
          <w:color w:val="0000FF"/>
        </w:rPr>
      </w:pPr>
      <w:r>
        <w:rPr>
          <w:color w:val="0000FF"/>
        </w:rPr>
        <w:t>CMCC - Tianji</w:t>
      </w:r>
    </w:p>
    <w:p w14:paraId="63963D60" w14:textId="77777777" w:rsidR="00BB7441" w:rsidRDefault="00BB7441" w:rsidP="008473C1">
      <w:pPr>
        <w:pStyle w:val="FP"/>
        <w:rPr>
          <w:color w:val="0000FF"/>
        </w:rPr>
      </w:pPr>
      <w:r>
        <w:rPr>
          <w:color w:val="0000FF"/>
        </w:rPr>
        <w:t xml:space="preserve">CMCC-Li </w:t>
      </w:r>
      <w:proofErr w:type="spellStart"/>
      <w:r>
        <w:rPr>
          <w:color w:val="0000FF"/>
        </w:rPr>
        <w:t>Aihua</w:t>
      </w:r>
      <w:proofErr w:type="spellEnd"/>
    </w:p>
    <w:p w14:paraId="07EAA630" w14:textId="77777777" w:rsidR="00BB7441" w:rsidRDefault="00BB7441" w:rsidP="008473C1">
      <w:pPr>
        <w:pStyle w:val="FP"/>
        <w:rPr>
          <w:color w:val="0000FF"/>
        </w:rPr>
      </w:pPr>
      <w:r>
        <w:rPr>
          <w:color w:val="0000FF"/>
        </w:rPr>
        <w:t>Dario S. Tonesi (Vicechair)</w:t>
      </w:r>
    </w:p>
    <w:p w14:paraId="3533F3DA" w14:textId="77777777" w:rsidR="00BB7441" w:rsidRDefault="00BB7441" w:rsidP="008473C1">
      <w:pPr>
        <w:pStyle w:val="FP"/>
        <w:rPr>
          <w:color w:val="0000FF"/>
        </w:rPr>
      </w:pPr>
      <w:r>
        <w:rPr>
          <w:color w:val="0000FF"/>
        </w:rPr>
        <w:t>Deutsche Telekom - Dieter Gludovacz</w:t>
      </w:r>
    </w:p>
    <w:p w14:paraId="25DD311B" w14:textId="77777777" w:rsidR="00BB7441" w:rsidRDefault="00BB7441" w:rsidP="008473C1">
      <w:pPr>
        <w:pStyle w:val="FP"/>
        <w:rPr>
          <w:color w:val="0000FF"/>
        </w:rPr>
      </w:pPr>
      <w:r>
        <w:rPr>
          <w:color w:val="0000FF"/>
        </w:rPr>
        <w:t>Deutsche Telekom - Josep Colom Ikuno</w:t>
      </w:r>
    </w:p>
    <w:p w14:paraId="036B1DAE" w14:textId="77777777" w:rsidR="00BB7441" w:rsidRDefault="00BB7441" w:rsidP="008473C1">
      <w:pPr>
        <w:pStyle w:val="FP"/>
        <w:rPr>
          <w:color w:val="0000FF"/>
        </w:rPr>
      </w:pPr>
      <w:r>
        <w:rPr>
          <w:color w:val="0000FF"/>
        </w:rPr>
        <w:t>Deutsche Telekom - Leopold Murhammer</w:t>
      </w:r>
    </w:p>
    <w:p w14:paraId="1D9A41D7" w14:textId="77777777" w:rsidR="00BB7441" w:rsidRPr="00BB7441" w:rsidRDefault="00BB7441" w:rsidP="008473C1">
      <w:pPr>
        <w:pStyle w:val="FP"/>
        <w:rPr>
          <w:color w:val="0000FF"/>
          <w:lang w:val="fr-FR"/>
        </w:rPr>
      </w:pPr>
      <w:r w:rsidRPr="00BB7441">
        <w:rPr>
          <w:color w:val="0000FF"/>
          <w:lang w:val="fr-FR"/>
        </w:rPr>
        <w:t xml:space="preserve">Deutsche Telekom - Michael </w:t>
      </w:r>
      <w:proofErr w:type="spellStart"/>
      <w:r w:rsidRPr="00BB7441">
        <w:rPr>
          <w:color w:val="0000FF"/>
          <w:lang w:val="fr-FR"/>
        </w:rPr>
        <w:t>Iro</w:t>
      </w:r>
      <w:proofErr w:type="spellEnd"/>
    </w:p>
    <w:p w14:paraId="45F77C36" w14:textId="77777777" w:rsidR="00BB7441" w:rsidRPr="00BB7441" w:rsidRDefault="00BB7441" w:rsidP="008473C1">
      <w:pPr>
        <w:pStyle w:val="FP"/>
        <w:rPr>
          <w:color w:val="0000FF"/>
          <w:lang w:val="fr-FR"/>
        </w:rPr>
      </w:pPr>
      <w:r w:rsidRPr="00BB7441">
        <w:rPr>
          <w:color w:val="0000FF"/>
          <w:lang w:val="fr-FR"/>
        </w:rPr>
        <w:t>Dimitris Dimopoulos (Lenovo)</w:t>
      </w:r>
    </w:p>
    <w:p w14:paraId="3989EA16" w14:textId="77777777" w:rsidR="00BB7441" w:rsidRDefault="00BB7441" w:rsidP="008473C1">
      <w:pPr>
        <w:pStyle w:val="FP"/>
        <w:rPr>
          <w:color w:val="0000FF"/>
        </w:rPr>
      </w:pPr>
      <w:r>
        <w:rPr>
          <w:color w:val="0000FF"/>
        </w:rPr>
        <w:t>Ericsson - Belen Pancorbo</w:t>
      </w:r>
    </w:p>
    <w:p w14:paraId="6B6D5E38" w14:textId="77777777" w:rsidR="00BB7441" w:rsidRDefault="00BB7441" w:rsidP="008473C1">
      <w:pPr>
        <w:pStyle w:val="FP"/>
        <w:rPr>
          <w:color w:val="0000FF"/>
        </w:rPr>
      </w:pPr>
      <w:r>
        <w:rPr>
          <w:color w:val="0000FF"/>
        </w:rPr>
        <w:t>Ericsson - George Foti</w:t>
      </w:r>
    </w:p>
    <w:p w14:paraId="41B12A4A" w14:textId="77777777" w:rsidR="00BB7441" w:rsidRDefault="00BB7441" w:rsidP="008473C1">
      <w:pPr>
        <w:pStyle w:val="FP"/>
        <w:rPr>
          <w:color w:val="0000FF"/>
        </w:rPr>
      </w:pPr>
      <w:r>
        <w:rPr>
          <w:color w:val="0000FF"/>
        </w:rPr>
        <w:t xml:space="preserve">Ericsson - Magnus </w:t>
      </w:r>
      <w:proofErr w:type="spellStart"/>
      <w:r>
        <w:rPr>
          <w:color w:val="0000FF"/>
        </w:rPr>
        <w:t>Hallental</w:t>
      </w:r>
      <w:proofErr w:type="spellEnd"/>
    </w:p>
    <w:p w14:paraId="350A06BA" w14:textId="77777777" w:rsidR="00BB7441" w:rsidRDefault="00BB7441" w:rsidP="008473C1">
      <w:pPr>
        <w:pStyle w:val="FP"/>
        <w:rPr>
          <w:color w:val="0000FF"/>
        </w:rPr>
      </w:pPr>
      <w:r>
        <w:rPr>
          <w:color w:val="0000FF"/>
        </w:rPr>
        <w:t>Ericsson - Magnus Olsson</w:t>
      </w:r>
    </w:p>
    <w:p w14:paraId="0896853C" w14:textId="77777777" w:rsidR="00BB7441" w:rsidRDefault="00BB7441" w:rsidP="008473C1">
      <w:pPr>
        <w:pStyle w:val="FP"/>
        <w:rPr>
          <w:color w:val="0000FF"/>
        </w:rPr>
      </w:pPr>
      <w:r>
        <w:rPr>
          <w:color w:val="0000FF"/>
        </w:rPr>
        <w:t>Ericsson - Paul Schliwa-Bertling</w:t>
      </w:r>
    </w:p>
    <w:p w14:paraId="4558B52F" w14:textId="77777777" w:rsidR="00BB7441" w:rsidRDefault="00BB7441" w:rsidP="008473C1">
      <w:pPr>
        <w:pStyle w:val="FP"/>
        <w:rPr>
          <w:color w:val="0000FF"/>
        </w:rPr>
      </w:pPr>
      <w:r>
        <w:rPr>
          <w:color w:val="0000FF"/>
        </w:rPr>
        <w:t>Ericsson - Qian</w:t>
      </w:r>
    </w:p>
    <w:p w14:paraId="63183631" w14:textId="77777777" w:rsidR="00BB7441" w:rsidRDefault="00BB7441" w:rsidP="008473C1">
      <w:pPr>
        <w:pStyle w:val="FP"/>
        <w:rPr>
          <w:color w:val="0000FF"/>
        </w:rPr>
      </w:pPr>
      <w:r>
        <w:rPr>
          <w:color w:val="0000FF"/>
        </w:rPr>
        <w:t>Ericsson - Richárd Bátorfi</w:t>
      </w:r>
    </w:p>
    <w:p w14:paraId="6B817724" w14:textId="77777777" w:rsidR="00BB7441" w:rsidRDefault="00BB7441" w:rsidP="008473C1">
      <w:pPr>
        <w:pStyle w:val="FP"/>
        <w:rPr>
          <w:color w:val="0000FF"/>
        </w:rPr>
      </w:pPr>
      <w:r>
        <w:rPr>
          <w:color w:val="0000FF"/>
        </w:rPr>
        <w:t>Ericsson - Robbie Ling</w:t>
      </w:r>
    </w:p>
    <w:p w14:paraId="6F549DC9" w14:textId="77777777" w:rsidR="00BB7441" w:rsidRDefault="00BB7441" w:rsidP="008473C1">
      <w:pPr>
        <w:pStyle w:val="FP"/>
        <w:rPr>
          <w:color w:val="0000FF"/>
        </w:rPr>
      </w:pPr>
      <w:r>
        <w:rPr>
          <w:color w:val="0000FF"/>
        </w:rPr>
        <w:t>Ericsson - Stefan Rommer</w:t>
      </w:r>
    </w:p>
    <w:p w14:paraId="60C0F1C5" w14:textId="77777777" w:rsidR="00BB7441" w:rsidRDefault="00BB7441" w:rsidP="008473C1">
      <w:pPr>
        <w:pStyle w:val="FP"/>
        <w:rPr>
          <w:color w:val="0000FF"/>
        </w:rPr>
      </w:pPr>
      <w:r>
        <w:rPr>
          <w:color w:val="0000FF"/>
        </w:rPr>
        <w:t>Ericsson-Shabnam Sultana</w:t>
      </w:r>
    </w:p>
    <w:p w14:paraId="0001958C" w14:textId="77777777" w:rsidR="00BB7441" w:rsidRDefault="00BB7441" w:rsidP="008473C1">
      <w:pPr>
        <w:pStyle w:val="FP"/>
        <w:rPr>
          <w:color w:val="0000FF"/>
        </w:rPr>
      </w:pPr>
      <w:r>
        <w:rPr>
          <w:color w:val="0000FF"/>
        </w:rPr>
        <w:t xml:space="preserve">ETRI - </w:t>
      </w:r>
      <w:proofErr w:type="spellStart"/>
      <w:r>
        <w:rPr>
          <w:color w:val="0000FF"/>
        </w:rPr>
        <w:t>Jeounglak</w:t>
      </w:r>
      <w:proofErr w:type="spellEnd"/>
      <w:r>
        <w:rPr>
          <w:color w:val="0000FF"/>
        </w:rPr>
        <w:t xml:space="preserve"> Ha</w:t>
      </w:r>
    </w:p>
    <w:p w14:paraId="4C91519D" w14:textId="77777777" w:rsidR="00BB7441" w:rsidRDefault="00BB7441" w:rsidP="008473C1">
      <w:pPr>
        <w:pStyle w:val="FP"/>
        <w:rPr>
          <w:color w:val="0000FF"/>
        </w:rPr>
      </w:pPr>
      <w:r>
        <w:rPr>
          <w:color w:val="0000FF"/>
        </w:rPr>
        <w:t>FirstNet - Ihab Guirguis</w:t>
      </w:r>
    </w:p>
    <w:p w14:paraId="35E0C126" w14:textId="77777777" w:rsidR="00BB7441" w:rsidRDefault="00BB7441" w:rsidP="008473C1">
      <w:pPr>
        <w:pStyle w:val="FP"/>
        <w:rPr>
          <w:color w:val="0000FF"/>
        </w:rPr>
      </w:pPr>
      <w:proofErr w:type="spellStart"/>
      <w:r>
        <w:rPr>
          <w:color w:val="0000FF"/>
        </w:rPr>
        <w:t>Futurewei</w:t>
      </w:r>
      <w:proofErr w:type="spellEnd"/>
      <w:r>
        <w:rPr>
          <w:color w:val="0000FF"/>
        </w:rPr>
        <w:t xml:space="preserve"> - John Kaippallimalil</w:t>
      </w:r>
    </w:p>
    <w:p w14:paraId="5F41531B" w14:textId="77777777" w:rsidR="00BB7441" w:rsidRDefault="00BB7441" w:rsidP="008473C1">
      <w:pPr>
        <w:pStyle w:val="FP"/>
        <w:rPr>
          <w:color w:val="0000FF"/>
        </w:rPr>
      </w:pPr>
      <w:proofErr w:type="spellStart"/>
      <w:r>
        <w:rPr>
          <w:color w:val="0000FF"/>
        </w:rPr>
        <w:t>Futurewei</w:t>
      </w:r>
      <w:proofErr w:type="spellEnd"/>
      <w:r>
        <w:rPr>
          <w:color w:val="0000FF"/>
        </w:rPr>
        <w:t xml:space="preserve"> - Tony Saboorian</w:t>
      </w:r>
    </w:p>
    <w:p w14:paraId="637EF1FC" w14:textId="77777777" w:rsidR="00BB7441" w:rsidRDefault="00BB7441" w:rsidP="008473C1">
      <w:pPr>
        <w:pStyle w:val="FP"/>
        <w:rPr>
          <w:color w:val="0000FF"/>
        </w:rPr>
      </w:pPr>
      <w:proofErr w:type="spellStart"/>
      <w:r>
        <w:rPr>
          <w:color w:val="0000FF"/>
        </w:rPr>
        <w:t>Futurewei</w:t>
      </w:r>
      <w:proofErr w:type="spellEnd"/>
      <w:r>
        <w:rPr>
          <w:color w:val="0000FF"/>
        </w:rPr>
        <w:t>-Abbas Kiani</w:t>
      </w:r>
    </w:p>
    <w:p w14:paraId="2739748F" w14:textId="77777777" w:rsidR="00BB7441" w:rsidRDefault="00BB7441" w:rsidP="008473C1">
      <w:pPr>
        <w:pStyle w:val="FP"/>
        <w:rPr>
          <w:color w:val="0000FF"/>
        </w:rPr>
      </w:pPr>
      <w:r>
        <w:rPr>
          <w:color w:val="0000FF"/>
        </w:rPr>
        <w:t>Google - Ellen Liao</w:t>
      </w:r>
    </w:p>
    <w:p w14:paraId="4CE97896" w14:textId="77777777" w:rsidR="00BB7441" w:rsidRDefault="00BB7441" w:rsidP="008473C1">
      <w:pPr>
        <w:pStyle w:val="FP"/>
        <w:rPr>
          <w:color w:val="0000FF"/>
        </w:rPr>
      </w:pPr>
      <w:r>
        <w:rPr>
          <w:color w:val="0000FF"/>
        </w:rPr>
        <w:t>Google - Pavan Nuggehalli</w:t>
      </w:r>
    </w:p>
    <w:p w14:paraId="7C688067" w14:textId="77777777" w:rsidR="00BB7441" w:rsidRDefault="00BB7441" w:rsidP="008473C1">
      <w:pPr>
        <w:pStyle w:val="FP"/>
        <w:rPr>
          <w:color w:val="0000FF"/>
        </w:rPr>
      </w:pPr>
      <w:r>
        <w:rPr>
          <w:color w:val="0000FF"/>
        </w:rPr>
        <w:t>GSMA - Morteza Kheirkhah</w:t>
      </w:r>
    </w:p>
    <w:p w14:paraId="02514EFF" w14:textId="77777777" w:rsidR="00BB7441" w:rsidRDefault="00BB7441" w:rsidP="008473C1">
      <w:pPr>
        <w:pStyle w:val="FP"/>
        <w:rPr>
          <w:color w:val="0000FF"/>
        </w:rPr>
      </w:pPr>
      <w:r>
        <w:rPr>
          <w:color w:val="0000FF"/>
        </w:rPr>
        <w:t>Haris Zisimopoulos (Qualcomm)</w:t>
      </w:r>
    </w:p>
    <w:p w14:paraId="16900083" w14:textId="77777777" w:rsidR="00BB7441" w:rsidRDefault="00BB7441" w:rsidP="008473C1">
      <w:pPr>
        <w:pStyle w:val="FP"/>
        <w:rPr>
          <w:color w:val="0000FF"/>
        </w:rPr>
      </w:pPr>
      <w:r>
        <w:rPr>
          <w:color w:val="0000FF"/>
        </w:rPr>
        <w:t>HONOR-Hanyu Ding</w:t>
      </w:r>
    </w:p>
    <w:p w14:paraId="4C89BFB2" w14:textId="77777777" w:rsidR="00BB7441" w:rsidRDefault="00BB7441" w:rsidP="008473C1">
      <w:pPr>
        <w:pStyle w:val="FP"/>
        <w:rPr>
          <w:color w:val="0000FF"/>
        </w:rPr>
      </w:pPr>
      <w:r>
        <w:rPr>
          <w:color w:val="0000FF"/>
        </w:rPr>
        <w:lastRenderedPageBreak/>
        <w:t>Huawei - Hui Ni</w:t>
      </w:r>
    </w:p>
    <w:p w14:paraId="234BA743" w14:textId="77777777" w:rsidR="00BB7441" w:rsidRDefault="00BB7441" w:rsidP="008473C1">
      <w:pPr>
        <w:pStyle w:val="FP"/>
        <w:rPr>
          <w:color w:val="0000FF"/>
        </w:rPr>
      </w:pPr>
      <w:r>
        <w:rPr>
          <w:color w:val="0000FF"/>
        </w:rPr>
        <w:t xml:space="preserve">Huawei - </w:t>
      </w:r>
      <w:proofErr w:type="spellStart"/>
      <w:r>
        <w:rPr>
          <w:color w:val="0000FF"/>
        </w:rPr>
        <w:t>LiMeng</w:t>
      </w:r>
      <w:proofErr w:type="spellEnd"/>
    </w:p>
    <w:p w14:paraId="7CAC65E7" w14:textId="77777777" w:rsidR="00BB7441" w:rsidRDefault="00BB7441" w:rsidP="008473C1">
      <w:pPr>
        <w:pStyle w:val="FP"/>
        <w:rPr>
          <w:color w:val="0000FF"/>
        </w:rPr>
      </w:pPr>
      <w:r>
        <w:rPr>
          <w:color w:val="0000FF"/>
        </w:rPr>
        <w:t>Huawei - Marco Spini</w:t>
      </w:r>
    </w:p>
    <w:p w14:paraId="133F58AF" w14:textId="77777777" w:rsidR="00BB7441" w:rsidRDefault="00BB7441" w:rsidP="008473C1">
      <w:pPr>
        <w:pStyle w:val="FP"/>
        <w:rPr>
          <w:color w:val="0000FF"/>
        </w:rPr>
      </w:pPr>
      <w:r>
        <w:rPr>
          <w:color w:val="0000FF"/>
        </w:rPr>
        <w:t>Huawei -- Michele Zarri</w:t>
      </w:r>
    </w:p>
    <w:p w14:paraId="4BBBD58C" w14:textId="77777777" w:rsidR="00BB7441" w:rsidRDefault="00BB7441" w:rsidP="008473C1">
      <w:pPr>
        <w:pStyle w:val="FP"/>
        <w:rPr>
          <w:color w:val="0000FF"/>
        </w:rPr>
      </w:pPr>
      <w:r>
        <w:rPr>
          <w:color w:val="0000FF"/>
        </w:rPr>
        <w:t>Huawei - Mirko Schramm</w:t>
      </w:r>
    </w:p>
    <w:p w14:paraId="0968886B" w14:textId="77777777" w:rsidR="00BB7441" w:rsidRDefault="00BB7441" w:rsidP="008473C1">
      <w:pPr>
        <w:pStyle w:val="FP"/>
        <w:rPr>
          <w:color w:val="0000FF"/>
        </w:rPr>
      </w:pPr>
      <w:r>
        <w:rPr>
          <w:color w:val="0000FF"/>
        </w:rPr>
        <w:t>Huawei - Patrice Hédé</w:t>
      </w:r>
    </w:p>
    <w:p w14:paraId="41576BB6" w14:textId="77777777" w:rsidR="00BB7441" w:rsidRDefault="00BB7441" w:rsidP="008473C1">
      <w:pPr>
        <w:pStyle w:val="FP"/>
        <w:rPr>
          <w:color w:val="0000FF"/>
        </w:rPr>
      </w:pPr>
      <w:r>
        <w:rPr>
          <w:color w:val="0000FF"/>
        </w:rPr>
        <w:t>Huawei - Steven Wenham</w:t>
      </w:r>
    </w:p>
    <w:p w14:paraId="16DBF2E4" w14:textId="77777777" w:rsidR="00BB7441" w:rsidRDefault="00BB7441" w:rsidP="008473C1">
      <w:pPr>
        <w:pStyle w:val="FP"/>
        <w:rPr>
          <w:color w:val="0000FF"/>
        </w:rPr>
      </w:pPr>
      <w:r>
        <w:rPr>
          <w:color w:val="0000FF"/>
        </w:rPr>
        <w:t>Huawei - Yishan Xu</w:t>
      </w:r>
    </w:p>
    <w:p w14:paraId="52CFE59C" w14:textId="77777777" w:rsidR="00BB7441" w:rsidRDefault="00BB7441" w:rsidP="008473C1">
      <w:pPr>
        <w:pStyle w:val="FP"/>
        <w:rPr>
          <w:color w:val="0000FF"/>
        </w:rPr>
      </w:pPr>
      <w:r>
        <w:rPr>
          <w:color w:val="0000FF"/>
        </w:rPr>
        <w:t>Huawei - Zhao</w:t>
      </w:r>
    </w:p>
    <w:p w14:paraId="361FBC05" w14:textId="77777777" w:rsidR="00BB7441" w:rsidRDefault="00BB7441" w:rsidP="008473C1">
      <w:pPr>
        <w:pStyle w:val="FP"/>
        <w:rPr>
          <w:color w:val="0000FF"/>
        </w:rPr>
      </w:pPr>
      <w:r>
        <w:rPr>
          <w:color w:val="0000FF"/>
        </w:rPr>
        <w:t>Huawei-Fenqin</w:t>
      </w:r>
    </w:p>
    <w:p w14:paraId="21B49009" w14:textId="77777777" w:rsidR="00BB7441" w:rsidRDefault="00BB7441" w:rsidP="008473C1">
      <w:pPr>
        <w:pStyle w:val="FP"/>
        <w:rPr>
          <w:color w:val="0000FF"/>
        </w:rPr>
      </w:pPr>
      <w:r>
        <w:rPr>
          <w:color w:val="0000FF"/>
        </w:rPr>
        <w:t>Huawei-Haiyang</w:t>
      </w:r>
    </w:p>
    <w:p w14:paraId="3EFAA531" w14:textId="77777777" w:rsidR="00BB7441" w:rsidRDefault="00BB7441" w:rsidP="008473C1">
      <w:pPr>
        <w:pStyle w:val="FP"/>
        <w:rPr>
          <w:color w:val="0000FF"/>
        </w:rPr>
      </w:pPr>
      <w:r>
        <w:rPr>
          <w:color w:val="0000FF"/>
        </w:rPr>
        <w:t>Huawei-Qianghua</w:t>
      </w:r>
    </w:p>
    <w:p w14:paraId="07F69AEE" w14:textId="77777777" w:rsidR="00BB7441" w:rsidRDefault="00BB7441" w:rsidP="008473C1">
      <w:pPr>
        <w:pStyle w:val="FP"/>
        <w:rPr>
          <w:color w:val="0000FF"/>
        </w:rPr>
      </w:pPr>
      <w:r>
        <w:rPr>
          <w:color w:val="0000FF"/>
        </w:rPr>
        <w:t>Huawei-Runze Zhou</w:t>
      </w:r>
    </w:p>
    <w:p w14:paraId="5FBEFD69" w14:textId="77777777" w:rsidR="00BB7441" w:rsidRDefault="00BB7441" w:rsidP="008473C1">
      <w:pPr>
        <w:pStyle w:val="FP"/>
        <w:rPr>
          <w:color w:val="0000FF"/>
        </w:rPr>
      </w:pPr>
      <w:proofErr w:type="spellStart"/>
      <w:r>
        <w:rPr>
          <w:color w:val="0000FF"/>
        </w:rPr>
        <w:t>huazhang</w:t>
      </w:r>
      <w:proofErr w:type="spellEnd"/>
      <w:r>
        <w:rPr>
          <w:color w:val="0000FF"/>
        </w:rPr>
        <w:t xml:space="preserve"> </w:t>
      </w:r>
      <w:proofErr w:type="spellStart"/>
      <w:r>
        <w:rPr>
          <w:color w:val="0000FF"/>
        </w:rPr>
        <w:t>cmcc</w:t>
      </w:r>
      <w:proofErr w:type="spellEnd"/>
    </w:p>
    <w:p w14:paraId="250888DB" w14:textId="77777777" w:rsidR="00BB7441" w:rsidRDefault="00BB7441" w:rsidP="008473C1">
      <w:pPr>
        <w:pStyle w:val="FP"/>
        <w:rPr>
          <w:color w:val="0000FF"/>
        </w:rPr>
      </w:pPr>
      <w:proofErr w:type="spellStart"/>
      <w:r>
        <w:rPr>
          <w:color w:val="0000FF"/>
        </w:rPr>
        <w:t>InterDigital</w:t>
      </w:r>
      <w:proofErr w:type="spellEnd"/>
      <w:r>
        <w:rPr>
          <w:color w:val="0000FF"/>
        </w:rPr>
        <w:t xml:space="preserve"> - Guanzhou Wang</w:t>
      </w:r>
    </w:p>
    <w:p w14:paraId="18A91351" w14:textId="77777777" w:rsidR="00BB7441" w:rsidRDefault="00BB7441" w:rsidP="008473C1">
      <w:pPr>
        <w:pStyle w:val="FP"/>
        <w:rPr>
          <w:color w:val="0000FF"/>
        </w:rPr>
      </w:pPr>
      <w:r>
        <w:rPr>
          <w:color w:val="0000FF"/>
        </w:rPr>
        <w:t>Interdigital - Jung Je Son</w:t>
      </w:r>
    </w:p>
    <w:p w14:paraId="032FB105" w14:textId="77777777" w:rsidR="00BB7441" w:rsidRDefault="00BB7441" w:rsidP="008473C1">
      <w:pPr>
        <w:pStyle w:val="FP"/>
        <w:rPr>
          <w:color w:val="0000FF"/>
        </w:rPr>
      </w:pPr>
      <w:proofErr w:type="spellStart"/>
      <w:r>
        <w:rPr>
          <w:color w:val="0000FF"/>
        </w:rPr>
        <w:t>InterDigital</w:t>
      </w:r>
      <w:proofErr w:type="spellEnd"/>
      <w:r>
        <w:rPr>
          <w:color w:val="0000FF"/>
        </w:rPr>
        <w:t xml:space="preserve"> - Mike Starsinic</w:t>
      </w:r>
    </w:p>
    <w:p w14:paraId="0B2ECF35" w14:textId="77777777" w:rsidR="00BB7441" w:rsidRDefault="00BB7441" w:rsidP="008473C1">
      <w:pPr>
        <w:pStyle w:val="FP"/>
        <w:rPr>
          <w:color w:val="0000FF"/>
        </w:rPr>
      </w:pPr>
      <w:proofErr w:type="spellStart"/>
      <w:r>
        <w:rPr>
          <w:color w:val="0000FF"/>
        </w:rPr>
        <w:t>InterDigital</w:t>
      </w:r>
      <w:proofErr w:type="spellEnd"/>
      <w:r>
        <w:rPr>
          <w:color w:val="0000FF"/>
        </w:rPr>
        <w:t xml:space="preserve"> - Ulises Olvera</w:t>
      </w:r>
    </w:p>
    <w:p w14:paraId="49D8EF80" w14:textId="77777777" w:rsidR="00BB7441" w:rsidRDefault="00BB7441" w:rsidP="008473C1">
      <w:pPr>
        <w:pStyle w:val="FP"/>
        <w:rPr>
          <w:color w:val="0000FF"/>
        </w:rPr>
      </w:pPr>
      <w:r>
        <w:rPr>
          <w:color w:val="0000FF"/>
        </w:rPr>
        <w:t>Jinhua-Xiaomi</w:t>
      </w:r>
    </w:p>
    <w:p w14:paraId="2E0F0F1F" w14:textId="77777777" w:rsidR="00BB7441" w:rsidRDefault="00BB7441" w:rsidP="008473C1">
      <w:pPr>
        <w:pStyle w:val="FP"/>
        <w:rPr>
          <w:color w:val="0000FF"/>
        </w:rPr>
      </w:pPr>
      <w:r>
        <w:rPr>
          <w:color w:val="0000FF"/>
        </w:rPr>
        <w:t>LaeYoung (LGE)</w:t>
      </w:r>
    </w:p>
    <w:p w14:paraId="7EE446E0" w14:textId="77777777" w:rsidR="00BB7441" w:rsidRPr="00BB7441" w:rsidRDefault="00BB7441" w:rsidP="008473C1">
      <w:pPr>
        <w:pStyle w:val="FP"/>
        <w:rPr>
          <w:color w:val="0000FF"/>
          <w:lang w:val="fr-FR"/>
        </w:rPr>
      </w:pPr>
      <w:r w:rsidRPr="00BB7441">
        <w:rPr>
          <w:color w:val="0000FF"/>
          <w:lang w:val="fr-FR"/>
        </w:rPr>
        <w:t>Lenovo - Dimitris</w:t>
      </w:r>
    </w:p>
    <w:p w14:paraId="4987CAFA" w14:textId="77777777" w:rsidR="00BB7441" w:rsidRPr="00BB7441" w:rsidRDefault="00BB7441" w:rsidP="008473C1">
      <w:pPr>
        <w:pStyle w:val="FP"/>
        <w:rPr>
          <w:color w:val="0000FF"/>
          <w:lang w:val="fr-FR"/>
        </w:rPr>
      </w:pPr>
      <w:r w:rsidRPr="00BB7441">
        <w:rPr>
          <w:color w:val="0000FF"/>
          <w:lang w:val="fr-FR"/>
        </w:rPr>
        <w:t>Lenovo - Genadi Velev</w:t>
      </w:r>
    </w:p>
    <w:p w14:paraId="23DC4849" w14:textId="77777777" w:rsidR="00BB7441" w:rsidRPr="00BB7441" w:rsidRDefault="00BB7441" w:rsidP="008473C1">
      <w:pPr>
        <w:pStyle w:val="FP"/>
        <w:rPr>
          <w:color w:val="0000FF"/>
          <w:lang w:val="fr-FR"/>
        </w:rPr>
      </w:pPr>
      <w:r w:rsidRPr="00BB7441">
        <w:rPr>
          <w:color w:val="0000FF"/>
          <w:lang w:val="fr-FR"/>
        </w:rPr>
        <w:t>Lenovo-Lizhuo Zheng</w:t>
      </w:r>
    </w:p>
    <w:p w14:paraId="7B7B893B" w14:textId="77777777" w:rsidR="00BB7441" w:rsidRPr="00BB7441" w:rsidRDefault="00BB7441" w:rsidP="008473C1">
      <w:pPr>
        <w:pStyle w:val="FP"/>
        <w:rPr>
          <w:color w:val="0000FF"/>
          <w:lang w:val="fr-FR"/>
        </w:rPr>
      </w:pPr>
      <w:r w:rsidRPr="00BB7441">
        <w:rPr>
          <w:color w:val="0000FF"/>
          <w:lang w:val="fr-FR"/>
        </w:rPr>
        <w:t>LGE - Hongsuk</w:t>
      </w:r>
    </w:p>
    <w:p w14:paraId="0BD4D0FD" w14:textId="77777777" w:rsidR="00BB7441" w:rsidRPr="00BB7441" w:rsidRDefault="00BB7441" w:rsidP="008473C1">
      <w:pPr>
        <w:pStyle w:val="FP"/>
        <w:rPr>
          <w:color w:val="0000FF"/>
          <w:lang w:val="fr-FR"/>
        </w:rPr>
      </w:pPr>
      <w:r w:rsidRPr="00BB7441">
        <w:rPr>
          <w:color w:val="0000FF"/>
          <w:lang w:val="fr-FR"/>
        </w:rPr>
        <w:t>LGE - Hyunsook Kim</w:t>
      </w:r>
    </w:p>
    <w:p w14:paraId="1606F110" w14:textId="77777777" w:rsidR="00BB7441" w:rsidRPr="00BB7441" w:rsidRDefault="00BB7441" w:rsidP="008473C1">
      <w:pPr>
        <w:pStyle w:val="FP"/>
        <w:rPr>
          <w:color w:val="0000FF"/>
          <w:lang w:val="fr-FR"/>
        </w:rPr>
      </w:pPr>
      <w:r w:rsidRPr="00BB7441">
        <w:rPr>
          <w:color w:val="0000FF"/>
          <w:lang w:val="fr-FR"/>
        </w:rPr>
        <w:t>LGE - Jaewoo Kim</w:t>
      </w:r>
    </w:p>
    <w:p w14:paraId="6B4D8CA7" w14:textId="77777777" w:rsidR="00BB7441" w:rsidRPr="00BB7441" w:rsidRDefault="00BB7441" w:rsidP="008473C1">
      <w:pPr>
        <w:pStyle w:val="FP"/>
        <w:rPr>
          <w:color w:val="0000FF"/>
          <w:lang w:val="fr-FR"/>
        </w:rPr>
      </w:pPr>
      <w:r w:rsidRPr="00BB7441">
        <w:rPr>
          <w:color w:val="0000FF"/>
          <w:lang w:val="fr-FR"/>
        </w:rPr>
        <w:t>LGE - Myungjune Youn</w:t>
      </w:r>
    </w:p>
    <w:p w14:paraId="0C6FCCD2" w14:textId="77777777" w:rsidR="00BB7441" w:rsidRPr="00BB7441" w:rsidRDefault="00BB7441" w:rsidP="008473C1">
      <w:pPr>
        <w:pStyle w:val="FP"/>
        <w:rPr>
          <w:color w:val="0000FF"/>
          <w:lang w:val="fr-FR"/>
        </w:rPr>
      </w:pPr>
      <w:r w:rsidRPr="00BB7441">
        <w:rPr>
          <w:color w:val="0000FF"/>
          <w:lang w:val="fr-FR"/>
        </w:rPr>
        <w:t>MCC - Maurice Pope</w:t>
      </w:r>
    </w:p>
    <w:p w14:paraId="0A655718" w14:textId="77777777" w:rsidR="00BB7441" w:rsidRDefault="00BB7441" w:rsidP="008473C1">
      <w:pPr>
        <w:pStyle w:val="FP"/>
        <w:rPr>
          <w:color w:val="0000FF"/>
        </w:rPr>
      </w:pPr>
      <w:r>
        <w:rPr>
          <w:color w:val="0000FF"/>
        </w:rPr>
        <w:t>MediaTek - Carlson Lin</w:t>
      </w:r>
    </w:p>
    <w:p w14:paraId="3F2859EE" w14:textId="77777777" w:rsidR="00BB7441" w:rsidRDefault="00BB7441" w:rsidP="008473C1">
      <w:pPr>
        <w:pStyle w:val="FP"/>
        <w:rPr>
          <w:color w:val="0000FF"/>
        </w:rPr>
      </w:pPr>
      <w:r>
        <w:rPr>
          <w:color w:val="0000FF"/>
        </w:rPr>
        <w:t>MediaTek - Chia-Lin Lai</w:t>
      </w:r>
    </w:p>
    <w:p w14:paraId="60EC79FD" w14:textId="77777777" w:rsidR="00BB7441" w:rsidRDefault="00BB7441" w:rsidP="008473C1">
      <w:pPr>
        <w:pStyle w:val="FP"/>
        <w:rPr>
          <w:color w:val="0000FF"/>
        </w:rPr>
      </w:pPr>
      <w:r>
        <w:rPr>
          <w:color w:val="0000FF"/>
        </w:rPr>
        <w:t>MediaTek Inc. - Mehrdad Shariat</w:t>
      </w:r>
    </w:p>
    <w:p w14:paraId="00AB3474" w14:textId="77777777" w:rsidR="00BB7441" w:rsidRDefault="00BB7441" w:rsidP="008473C1">
      <w:pPr>
        <w:pStyle w:val="FP"/>
        <w:rPr>
          <w:color w:val="0000FF"/>
        </w:rPr>
      </w:pPr>
      <w:r>
        <w:rPr>
          <w:color w:val="0000FF"/>
        </w:rPr>
        <w:t>Meta - Curt Wong</w:t>
      </w:r>
    </w:p>
    <w:p w14:paraId="240B738E" w14:textId="77777777" w:rsidR="00BB7441" w:rsidRDefault="00BB7441" w:rsidP="008473C1">
      <w:pPr>
        <w:pStyle w:val="FP"/>
        <w:rPr>
          <w:color w:val="0000FF"/>
        </w:rPr>
      </w:pPr>
      <w:r>
        <w:rPr>
          <w:color w:val="0000FF"/>
        </w:rPr>
        <w:t>NEC-Kundan</w:t>
      </w:r>
    </w:p>
    <w:p w14:paraId="147B98B7" w14:textId="77777777" w:rsidR="00BB7441" w:rsidRDefault="00BB7441" w:rsidP="008473C1">
      <w:pPr>
        <w:pStyle w:val="FP"/>
        <w:rPr>
          <w:color w:val="0000FF"/>
        </w:rPr>
      </w:pPr>
      <w:r>
        <w:rPr>
          <w:color w:val="0000FF"/>
        </w:rPr>
        <w:t>NIST - Vesh Sharma</w:t>
      </w:r>
    </w:p>
    <w:p w14:paraId="28A70EEE" w14:textId="77777777" w:rsidR="00BB7441" w:rsidRDefault="00BB7441" w:rsidP="008473C1">
      <w:pPr>
        <w:pStyle w:val="FP"/>
        <w:rPr>
          <w:color w:val="0000FF"/>
        </w:rPr>
      </w:pPr>
      <w:r>
        <w:rPr>
          <w:color w:val="0000FF"/>
        </w:rPr>
        <w:t xml:space="preserve">NOKIA - </w:t>
      </w:r>
      <w:proofErr w:type="spellStart"/>
      <w:r>
        <w:rPr>
          <w:color w:val="0000FF"/>
        </w:rPr>
        <w:t>alessio</w:t>
      </w:r>
      <w:proofErr w:type="spellEnd"/>
      <w:r>
        <w:rPr>
          <w:color w:val="0000FF"/>
        </w:rPr>
        <w:t xml:space="preserve"> </w:t>
      </w:r>
      <w:proofErr w:type="spellStart"/>
      <w:r>
        <w:rPr>
          <w:color w:val="0000FF"/>
        </w:rPr>
        <w:t>casati</w:t>
      </w:r>
      <w:proofErr w:type="spellEnd"/>
    </w:p>
    <w:p w14:paraId="5DFC19BE" w14:textId="77777777" w:rsidR="00BB7441" w:rsidRDefault="00BB7441" w:rsidP="008473C1">
      <w:pPr>
        <w:pStyle w:val="FP"/>
        <w:rPr>
          <w:color w:val="0000FF"/>
        </w:rPr>
      </w:pPr>
      <w:r>
        <w:rPr>
          <w:color w:val="0000FF"/>
        </w:rPr>
        <w:t>Nokia - Georgios</w:t>
      </w:r>
    </w:p>
    <w:p w14:paraId="2F5091F6" w14:textId="77777777" w:rsidR="00BB7441" w:rsidRDefault="00BB7441" w:rsidP="008473C1">
      <w:pPr>
        <w:pStyle w:val="FP"/>
        <w:rPr>
          <w:color w:val="0000FF"/>
        </w:rPr>
      </w:pPr>
      <w:proofErr w:type="spellStart"/>
      <w:r>
        <w:rPr>
          <w:color w:val="0000FF"/>
        </w:rPr>
        <w:t>nokia</w:t>
      </w:r>
      <w:proofErr w:type="spellEnd"/>
      <w:r>
        <w:rPr>
          <w:color w:val="0000FF"/>
        </w:rPr>
        <w:t xml:space="preserve"> - LAURENT THIEBAUT</w:t>
      </w:r>
    </w:p>
    <w:p w14:paraId="2D3E3B32" w14:textId="77777777" w:rsidR="00BB7441" w:rsidRDefault="00BB7441" w:rsidP="008473C1">
      <w:pPr>
        <w:pStyle w:val="FP"/>
        <w:rPr>
          <w:color w:val="0000FF"/>
        </w:rPr>
      </w:pPr>
      <w:r>
        <w:rPr>
          <w:color w:val="0000FF"/>
        </w:rPr>
        <w:t xml:space="preserve">Nokia - </w:t>
      </w:r>
      <w:proofErr w:type="spellStart"/>
      <w:r>
        <w:rPr>
          <w:color w:val="0000FF"/>
        </w:rPr>
        <w:t>Lazaros</w:t>
      </w:r>
      <w:proofErr w:type="spellEnd"/>
      <w:r>
        <w:rPr>
          <w:color w:val="0000FF"/>
        </w:rPr>
        <w:t xml:space="preserve"> </w:t>
      </w:r>
      <w:proofErr w:type="spellStart"/>
      <w:r>
        <w:rPr>
          <w:color w:val="0000FF"/>
        </w:rPr>
        <w:t>Gkatzikis</w:t>
      </w:r>
      <w:proofErr w:type="spellEnd"/>
    </w:p>
    <w:p w14:paraId="703D41F1" w14:textId="77777777" w:rsidR="00BB7441" w:rsidRDefault="00BB7441" w:rsidP="008473C1">
      <w:pPr>
        <w:pStyle w:val="FP"/>
        <w:rPr>
          <w:color w:val="0000FF"/>
        </w:rPr>
      </w:pPr>
      <w:r>
        <w:rPr>
          <w:color w:val="0000FF"/>
        </w:rPr>
        <w:t>Nokia - Saubhagya Baliarsingh</w:t>
      </w:r>
    </w:p>
    <w:p w14:paraId="1C730650" w14:textId="77777777" w:rsidR="00BB7441" w:rsidRDefault="00BB7441" w:rsidP="008473C1">
      <w:pPr>
        <w:pStyle w:val="FP"/>
        <w:rPr>
          <w:color w:val="0000FF"/>
        </w:rPr>
      </w:pPr>
      <w:r>
        <w:rPr>
          <w:color w:val="0000FF"/>
        </w:rPr>
        <w:t>Nokia - Simon Cai</w:t>
      </w:r>
    </w:p>
    <w:p w14:paraId="589B29F1" w14:textId="77777777" w:rsidR="00BB7441" w:rsidRDefault="00BB7441" w:rsidP="008473C1">
      <w:pPr>
        <w:pStyle w:val="FP"/>
        <w:rPr>
          <w:color w:val="0000FF"/>
        </w:rPr>
      </w:pPr>
      <w:r>
        <w:rPr>
          <w:color w:val="0000FF"/>
        </w:rPr>
        <w:t>Nokia - Tezcan Cogalan</w:t>
      </w:r>
    </w:p>
    <w:p w14:paraId="038D978F" w14:textId="77777777" w:rsidR="00BB7441" w:rsidRDefault="00BB7441" w:rsidP="008473C1">
      <w:pPr>
        <w:pStyle w:val="FP"/>
        <w:rPr>
          <w:color w:val="0000FF"/>
        </w:rPr>
      </w:pPr>
      <w:r>
        <w:rPr>
          <w:color w:val="0000FF"/>
        </w:rPr>
        <w:t>Nokia - Thomas Belling</w:t>
      </w:r>
    </w:p>
    <w:p w14:paraId="0212BEA7" w14:textId="77777777" w:rsidR="00BB7441" w:rsidRDefault="00BB7441" w:rsidP="008473C1">
      <w:pPr>
        <w:pStyle w:val="FP"/>
        <w:rPr>
          <w:color w:val="0000FF"/>
        </w:rPr>
      </w:pPr>
      <w:proofErr w:type="spellStart"/>
      <w:r>
        <w:rPr>
          <w:color w:val="0000FF"/>
        </w:rPr>
        <w:t>Nokia_Dongjoo</w:t>
      </w:r>
      <w:proofErr w:type="spellEnd"/>
    </w:p>
    <w:p w14:paraId="4CE9BFE3" w14:textId="77777777" w:rsidR="00BB7441" w:rsidRDefault="00BB7441" w:rsidP="008473C1">
      <w:pPr>
        <w:pStyle w:val="FP"/>
        <w:rPr>
          <w:color w:val="0000FF"/>
        </w:rPr>
      </w:pPr>
      <w:proofErr w:type="spellStart"/>
      <w:r>
        <w:rPr>
          <w:color w:val="0000FF"/>
        </w:rPr>
        <w:t>Novamint</w:t>
      </w:r>
      <w:proofErr w:type="spellEnd"/>
      <w:r>
        <w:rPr>
          <w:color w:val="0000FF"/>
        </w:rPr>
        <w:t xml:space="preserve"> - Thierry </w:t>
      </w:r>
      <w:proofErr w:type="spellStart"/>
      <w:r>
        <w:rPr>
          <w:color w:val="0000FF"/>
        </w:rPr>
        <w:t>Bérisot</w:t>
      </w:r>
      <w:proofErr w:type="spellEnd"/>
    </w:p>
    <w:p w14:paraId="68662A71" w14:textId="77777777" w:rsidR="00BB7441" w:rsidRDefault="00BB7441" w:rsidP="008473C1">
      <w:pPr>
        <w:pStyle w:val="FP"/>
        <w:rPr>
          <w:color w:val="0000FF"/>
        </w:rPr>
      </w:pPr>
      <w:r>
        <w:rPr>
          <w:color w:val="0000FF"/>
        </w:rPr>
        <w:t>NTT DOCOMO - Atsushi Minokuchi</w:t>
      </w:r>
    </w:p>
    <w:p w14:paraId="2122425E" w14:textId="77777777" w:rsidR="00BB7441" w:rsidRDefault="00BB7441" w:rsidP="008473C1">
      <w:pPr>
        <w:pStyle w:val="FP"/>
        <w:rPr>
          <w:color w:val="0000FF"/>
        </w:rPr>
      </w:pPr>
      <w:r>
        <w:rPr>
          <w:color w:val="0000FF"/>
        </w:rPr>
        <w:t>NTT DOCOMO - Henrik N</w:t>
      </w:r>
    </w:p>
    <w:p w14:paraId="7A8C4056" w14:textId="77777777" w:rsidR="00BB7441" w:rsidRDefault="00BB7441" w:rsidP="008473C1">
      <w:pPr>
        <w:pStyle w:val="FP"/>
        <w:rPr>
          <w:color w:val="0000FF"/>
        </w:rPr>
      </w:pPr>
      <w:r>
        <w:rPr>
          <w:color w:val="0000FF"/>
        </w:rPr>
        <w:t>NTT DOCOMO - Jari Mutikainen</w:t>
      </w:r>
    </w:p>
    <w:p w14:paraId="4E480194" w14:textId="77777777" w:rsidR="00BB7441" w:rsidRDefault="00BB7441" w:rsidP="008473C1">
      <w:pPr>
        <w:pStyle w:val="FP"/>
        <w:rPr>
          <w:color w:val="0000FF"/>
        </w:rPr>
      </w:pPr>
      <w:r>
        <w:rPr>
          <w:color w:val="0000FF"/>
        </w:rPr>
        <w:t>NTT DOCOMO - Kohei Nozaki</w:t>
      </w:r>
    </w:p>
    <w:p w14:paraId="078C673A" w14:textId="77777777" w:rsidR="00BB7441" w:rsidRDefault="00BB7441" w:rsidP="008473C1">
      <w:pPr>
        <w:pStyle w:val="FP"/>
        <w:rPr>
          <w:color w:val="0000FF"/>
        </w:rPr>
      </w:pPr>
      <w:r>
        <w:rPr>
          <w:color w:val="0000FF"/>
        </w:rPr>
        <w:t>NTT DOCOMO - Sushmit Bhattacharjee</w:t>
      </w:r>
    </w:p>
    <w:p w14:paraId="0D0CBF47" w14:textId="77777777" w:rsidR="00BB7441" w:rsidRDefault="00BB7441" w:rsidP="008473C1">
      <w:pPr>
        <w:pStyle w:val="FP"/>
        <w:rPr>
          <w:color w:val="0000FF"/>
        </w:rPr>
      </w:pPr>
      <w:r>
        <w:rPr>
          <w:color w:val="0000FF"/>
        </w:rPr>
        <w:t>OPPO - Boren Guo</w:t>
      </w:r>
    </w:p>
    <w:p w14:paraId="113349BE" w14:textId="77777777" w:rsidR="00BB7441" w:rsidRDefault="00BB7441" w:rsidP="008473C1">
      <w:pPr>
        <w:pStyle w:val="FP"/>
        <w:rPr>
          <w:color w:val="0000FF"/>
        </w:rPr>
      </w:pPr>
      <w:r>
        <w:rPr>
          <w:color w:val="0000FF"/>
        </w:rPr>
        <w:t>OPPO - Changhong</w:t>
      </w:r>
    </w:p>
    <w:p w14:paraId="6D5B6F6D" w14:textId="77777777" w:rsidR="00BB7441" w:rsidRDefault="00BB7441" w:rsidP="008473C1">
      <w:pPr>
        <w:pStyle w:val="FP"/>
        <w:rPr>
          <w:color w:val="0000FF"/>
        </w:rPr>
      </w:pPr>
      <w:r>
        <w:rPr>
          <w:color w:val="0000FF"/>
        </w:rPr>
        <w:t>OPPO - Jingran Chen</w:t>
      </w:r>
    </w:p>
    <w:p w14:paraId="7A0CC1CF" w14:textId="77777777" w:rsidR="00BB7441" w:rsidRDefault="00BB7441" w:rsidP="008473C1">
      <w:pPr>
        <w:pStyle w:val="FP"/>
        <w:rPr>
          <w:color w:val="0000FF"/>
        </w:rPr>
      </w:pPr>
      <w:r>
        <w:rPr>
          <w:color w:val="0000FF"/>
        </w:rPr>
        <w:t>OPPO-Fei</w:t>
      </w:r>
    </w:p>
    <w:p w14:paraId="3A331137" w14:textId="77777777" w:rsidR="00BB7441" w:rsidRDefault="00BB7441" w:rsidP="008473C1">
      <w:pPr>
        <w:pStyle w:val="FP"/>
        <w:rPr>
          <w:color w:val="0000FF"/>
        </w:rPr>
      </w:pPr>
      <w:r>
        <w:rPr>
          <w:color w:val="0000FF"/>
        </w:rPr>
        <w:t>OPPO-Yaxin Wang</w:t>
      </w:r>
    </w:p>
    <w:p w14:paraId="27D3BEBD" w14:textId="77777777" w:rsidR="00BB7441" w:rsidRDefault="00BB7441" w:rsidP="008473C1">
      <w:pPr>
        <w:pStyle w:val="FP"/>
        <w:rPr>
          <w:color w:val="0000FF"/>
        </w:rPr>
      </w:pPr>
      <w:r>
        <w:rPr>
          <w:color w:val="0000FF"/>
        </w:rPr>
        <w:t>Oracle - Uri Baniel</w:t>
      </w:r>
    </w:p>
    <w:p w14:paraId="6E06C27C" w14:textId="77777777" w:rsidR="00BB7441" w:rsidRDefault="00BB7441" w:rsidP="008473C1">
      <w:pPr>
        <w:pStyle w:val="FP"/>
        <w:rPr>
          <w:color w:val="0000FF"/>
        </w:rPr>
      </w:pPr>
      <w:r>
        <w:rPr>
          <w:color w:val="0000FF"/>
        </w:rPr>
        <w:t>Philips - Walter Dees</w:t>
      </w:r>
    </w:p>
    <w:p w14:paraId="3F845D98" w14:textId="77777777" w:rsidR="00BB7441" w:rsidRDefault="00BB7441" w:rsidP="008473C1">
      <w:pPr>
        <w:pStyle w:val="FP"/>
        <w:rPr>
          <w:color w:val="0000FF"/>
        </w:rPr>
      </w:pPr>
      <w:r>
        <w:rPr>
          <w:color w:val="0000FF"/>
        </w:rPr>
        <w:t>Qualcomm - Hong Cheng</w:t>
      </w:r>
    </w:p>
    <w:p w14:paraId="3BBEB026" w14:textId="77777777" w:rsidR="00BB7441" w:rsidRDefault="00BB7441" w:rsidP="008473C1">
      <w:pPr>
        <w:pStyle w:val="FP"/>
        <w:rPr>
          <w:color w:val="0000FF"/>
        </w:rPr>
      </w:pPr>
      <w:r>
        <w:rPr>
          <w:color w:val="0000FF"/>
        </w:rPr>
        <w:t>Qualcomm - Kenny Zhang</w:t>
      </w:r>
    </w:p>
    <w:p w14:paraId="2F663A8F" w14:textId="77777777" w:rsidR="00BB7441" w:rsidRDefault="00BB7441" w:rsidP="008473C1">
      <w:pPr>
        <w:pStyle w:val="FP"/>
        <w:rPr>
          <w:color w:val="0000FF"/>
        </w:rPr>
      </w:pPr>
      <w:r>
        <w:rPr>
          <w:color w:val="0000FF"/>
        </w:rPr>
        <w:t>Qualcomm - Sebastian Speicher</w:t>
      </w:r>
    </w:p>
    <w:p w14:paraId="007E2BBE" w14:textId="77777777" w:rsidR="00BB7441" w:rsidRDefault="00BB7441" w:rsidP="008473C1">
      <w:pPr>
        <w:pStyle w:val="FP"/>
        <w:rPr>
          <w:color w:val="0000FF"/>
        </w:rPr>
      </w:pPr>
      <w:r>
        <w:rPr>
          <w:color w:val="0000FF"/>
        </w:rPr>
        <w:t>SA2 VC - Wanqiang</w:t>
      </w:r>
    </w:p>
    <w:p w14:paraId="3531EABE" w14:textId="77777777" w:rsidR="00BB7441" w:rsidRDefault="00BB7441" w:rsidP="008473C1">
      <w:pPr>
        <w:pStyle w:val="FP"/>
        <w:rPr>
          <w:color w:val="0000FF"/>
        </w:rPr>
      </w:pPr>
      <w:r>
        <w:rPr>
          <w:color w:val="0000FF"/>
        </w:rPr>
        <w:t>Samsung - Andy Bennett</w:t>
      </w:r>
    </w:p>
    <w:p w14:paraId="4B5FC348" w14:textId="77777777" w:rsidR="00BB7441" w:rsidRDefault="00BB7441" w:rsidP="008473C1">
      <w:pPr>
        <w:pStyle w:val="FP"/>
        <w:rPr>
          <w:color w:val="0000FF"/>
        </w:rPr>
      </w:pPr>
      <w:r>
        <w:rPr>
          <w:color w:val="0000FF"/>
        </w:rPr>
        <w:t>Samsung - DongYeon Kim</w:t>
      </w:r>
    </w:p>
    <w:p w14:paraId="50E6540B" w14:textId="77777777" w:rsidR="00BB7441" w:rsidRDefault="00BB7441" w:rsidP="008473C1">
      <w:pPr>
        <w:pStyle w:val="FP"/>
        <w:rPr>
          <w:color w:val="0000FF"/>
        </w:rPr>
      </w:pPr>
      <w:r>
        <w:rPr>
          <w:color w:val="0000FF"/>
        </w:rPr>
        <w:t>Samsung - Hyesung Kim</w:t>
      </w:r>
    </w:p>
    <w:p w14:paraId="5540823B" w14:textId="77777777" w:rsidR="00BB7441" w:rsidRDefault="00BB7441" w:rsidP="008473C1">
      <w:pPr>
        <w:pStyle w:val="FP"/>
        <w:rPr>
          <w:color w:val="0000FF"/>
        </w:rPr>
      </w:pPr>
      <w:r>
        <w:rPr>
          <w:color w:val="0000FF"/>
        </w:rPr>
        <w:t>Samsung - Jicheol Lee</w:t>
      </w:r>
    </w:p>
    <w:p w14:paraId="374C14B3" w14:textId="77777777" w:rsidR="00BB7441" w:rsidRDefault="00BB7441" w:rsidP="008473C1">
      <w:pPr>
        <w:pStyle w:val="FP"/>
        <w:rPr>
          <w:color w:val="0000FF"/>
        </w:rPr>
      </w:pPr>
      <w:r>
        <w:rPr>
          <w:color w:val="0000FF"/>
        </w:rPr>
        <w:t>Samsung - Lalith</w:t>
      </w:r>
    </w:p>
    <w:p w14:paraId="5A8E89A0" w14:textId="77777777" w:rsidR="00BB7441" w:rsidRDefault="00BB7441" w:rsidP="008473C1">
      <w:pPr>
        <w:pStyle w:val="FP"/>
        <w:rPr>
          <w:color w:val="0000FF"/>
        </w:rPr>
      </w:pPr>
      <w:r>
        <w:rPr>
          <w:color w:val="0000FF"/>
        </w:rPr>
        <w:t>Samsung - Sang-Jun Moon</w:t>
      </w:r>
    </w:p>
    <w:p w14:paraId="7CC4B873" w14:textId="77777777" w:rsidR="00BB7441" w:rsidRDefault="00BB7441" w:rsidP="008473C1">
      <w:pPr>
        <w:pStyle w:val="FP"/>
        <w:rPr>
          <w:color w:val="0000FF"/>
        </w:rPr>
      </w:pPr>
      <w:r>
        <w:rPr>
          <w:color w:val="0000FF"/>
        </w:rPr>
        <w:t>Samsung - Tingyu Xin</w:t>
      </w:r>
    </w:p>
    <w:p w14:paraId="69DAF158" w14:textId="77777777" w:rsidR="00BB7441" w:rsidRDefault="00BB7441" w:rsidP="008473C1">
      <w:pPr>
        <w:pStyle w:val="FP"/>
        <w:rPr>
          <w:color w:val="0000FF"/>
        </w:rPr>
      </w:pPr>
      <w:r>
        <w:rPr>
          <w:color w:val="0000FF"/>
        </w:rPr>
        <w:t>Samsung-Youngkyo</w:t>
      </w:r>
    </w:p>
    <w:p w14:paraId="6637B668" w14:textId="77777777" w:rsidR="00BB7441" w:rsidRDefault="00BB7441" w:rsidP="008473C1">
      <w:pPr>
        <w:pStyle w:val="FP"/>
        <w:rPr>
          <w:color w:val="0000FF"/>
        </w:rPr>
      </w:pPr>
      <w:proofErr w:type="spellStart"/>
      <w:r>
        <w:rPr>
          <w:color w:val="0000FF"/>
        </w:rPr>
        <w:lastRenderedPageBreak/>
        <w:t>Sateliot</w:t>
      </w:r>
      <w:proofErr w:type="spellEnd"/>
      <w:r>
        <w:rPr>
          <w:color w:val="0000FF"/>
        </w:rPr>
        <w:t xml:space="preserve"> - Ramon Ferrus</w:t>
      </w:r>
    </w:p>
    <w:p w14:paraId="5AA73794" w14:textId="77777777" w:rsidR="00BB7441" w:rsidRPr="00BB7441" w:rsidRDefault="00BB7441" w:rsidP="008473C1">
      <w:pPr>
        <w:pStyle w:val="FP"/>
        <w:rPr>
          <w:color w:val="0000FF"/>
          <w:lang w:val="fr-FR"/>
        </w:rPr>
      </w:pPr>
      <w:r w:rsidRPr="00BB7441">
        <w:rPr>
          <w:color w:val="0000FF"/>
          <w:lang w:val="fr-FR"/>
        </w:rPr>
        <w:t>Siemens - Ling Zhang</w:t>
      </w:r>
    </w:p>
    <w:p w14:paraId="557EE974" w14:textId="77777777" w:rsidR="00BB7441" w:rsidRPr="00BB7441" w:rsidRDefault="00BB7441" w:rsidP="008473C1">
      <w:pPr>
        <w:pStyle w:val="FP"/>
        <w:rPr>
          <w:color w:val="0000FF"/>
          <w:lang w:val="fr-FR"/>
        </w:rPr>
      </w:pPr>
      <w:r w:rsidRPr="00BB7441">
        <w:rPr>
          <w:color w:val="0000FF"/>
          <w:lang w:val="fr-FR"/>
        </w:rPr>
        <w:t>Sony - Lars Nord</w:t>
      </w:r>
    </w:p>
    <w:p w14:paraId="1EA7ABAE" w14:textId="77777777" w:rsidR="00BB7441" w:rsidRPr="00BB7441" w:rsidRDefault="00BB7441" w:rsidP="008473C1">
      <w:pPr>
        <w:pStyle w:val="FP"/>
        <w:rPr>
          <w:color w:val="0000FF"/>
          <w:lang w:val="fr-FR"/>
        </w:rPr>
      </w:pPr>
      <w:r w:rsidRPr="00BB7441">
        <w:rPr>
          <w:color w:val="0000FF"/>
          <w:lang w:val="fr-FR"/>
        </w:rPr>
        <w:t xml:space="preserve">Sony - </w:t>
      </w:r>
      <w:proofErr w:type="spellStart"/>
      <w:r w:rsidRPr="00BB7441">
        <w:rPr>
          <w:color w:val="0000FF"/>
          <w:lang w:val="fr-FR"/>
        </w:rPr>
        <w:t>Svante</w:t>
      </w:r>
      <w:proofErr w:type="spellEnd"/>
      <w:r w:rsidRPr="00BB7441">
        <w:rPr>
          <w:color w:val="0000FF"/>
          <w:lang w:val="fr-FR"/>
        </w:rPr>
        <w:t xml:space="preserve"> </w:t>
      </w:r>
      <w:proofErr w:type="spellStart"/>
      <w:r w:rsidRPr="00BB7441">
        <w:rPr>
          <w:color w:val="0000FF"/>
          <w:lang w:val="fr-FR"/>
        </w:rPr>
        <w:t>Alnås</w:t>
      </w:r>
      <w:proofErr w:type="spellEnd"/>
    </w:p>
    <w:p w14:paraId="2DF1FB28" w14:textId="77777777" w:rsidR="00BB7441" w:rsidRPr="00BB7441" w:rsidRDefault="00BB7441" w:rsidP="008473C1">
      <w:pPr>
        <w:pStyle w:val="FP"/>
        <w:rPr>
          <w:color w:val="0000FF"/>
          <w:lang w:val="fr-FR"/>
        </w:rPr>
      </w:pPr>
      <w:r w:rsidRPr="00BB7441">
        <w:rPr>
          <w:color w:val="0000FF"/>
          <w:lang w:val="fr-FR"/>
        </w:rPr>
        <w:t>Srinivas Garikipati</w:t>
      </w:r>
    </w:p>
    <w:p w14:paraId="3B942625" w14:textId="77777777" w:rsidR="00BB7441" w:rsidRPr="00BB7441" w:rsidRDefault="00BB7441" w:rsidP="008473C1">
      <w:pPr>
        <w:pStyle w:val="FP"/>
        <w:rPr>
          <w:color w:val="0000FF"/>
          <w:lang w:val="fr-FR"/>
        </w:rPr>
      </w:pPr>
      <w:proofErr w:type="spellStart"/>
      <w:r w:rsidRPr="00BB7441">
        <w:rPr>
          <w:color w:val="0000FF"/>
          <w:lang w:val="fr-FR"/>
        </w:rPr>
        <w:t>Telefonica</w:t>
      </w:r>
      <w:proofErr w:type="spellEnd"/>
      <w:r w:rsidRPr="00BB7441">
        <w:rPr>
          <w:color w:val="0000FF"/>
          <w:lang w:val="fr-FR"/>
        </w:rPr>
        <w:t xml:space="preserve"> - Jesus Martin</w:t>
      </w:r>
    </w:p>
    <w:p w14:paraId="2CED8549" w14:textId="77777777" w:rsidR="00BB7441" w:rsidRPr="00BB7441" w:rsidRDefault="00BB7441" w:rsidP="008473C1">
      <w:pPr>
        <w:pStyle w:val="FP"/>
        <w:rPr>
          <w:color w:val="0000FF"/>
          <w:lang w:val="fr-FR"/>
        </w:rPr>
      </w:pPr>
      <w:r w:rsidRPr="00BB7441">
        <w:rPr>
          <w:color w:val="0000FF"/>
          <w:lang w:val="fr-FR"/>
        </w:rPr>
        <w:t>Tencent-Lei</w:t>
      </w:r>
    </w:p>
    <w:p w14:paraId="57948827" w14:textId="77777777" w:rsidR="00BB7441" w:rsidRPr="00BB7441" w:rsidRDefault="00BB7441" w:rsidP="008473C1">
      <w:pPr>
        <w:pStyle w:val="FP"/>
        <w:rPr>
          <w:color w:val="0000FF"/>
          <w:lang w:val="fr-FR"/>
        </w:rPr>
      </w:pPr>
      <w:r w:rsidRPr="00BB7441">
        <w:rPr>
          <w:color w:val="0000FF"/>
          <w:lang w:val="fr-FR"/>
        </w:rPr>
        <w:t xml:space="preserve">THALES - Flavien </w:t>
      </w:r>
      <w:proofErr w:type="spellStart"/>
      <w:r w:rsidRPr="00BB7441">
        <w:rPr>
          <w:color w:val="0000FF"/>
          <w:lang w:val="fr-FR"/>
        </w:rPr>
        <w:t>Ronteix</w:t>
      </w:r>
      <w:proofErr w:type="spellEnd"/>
    </w:p>
    <w:p w14:paraId="1D755771" w14:textId="77777777" w:rsidR="00BB7441" w:rsidRPr="00BB7441" w:rsidRDefault="00BB7441" w:rsidP="008473C1">
      <w:pPr>
        <w:pStyle w:val="FP"/>
        <w:rPr>
          <w:color w:val="0000FF"/>
          <w:lang w:val="fr-FR"/>
        </w:rPr>
      </w:pPr>
      <w:proofErr w:type="spellStart"/>
      <w:r w:rsidRPr="00BB7441">
        <w:rPr>
          <w:color w:val="0000FF"/>
          <w:lang w:val="fr-FR"/>
        </w:rPr>
        <w:t>Tianqi</w:t>
      </w:r>
      <w:proofErr w:type="spellEnd"/>
      <w:r w:rsidRPr="00BB7441">
        <w:rPr>
          <w:color w:val="0000FF"/>
          <w:lang w:val="fr-FR"/>
        </w:rPr>
        <w:t xml:space="preserve"> Xing - China </w:t>
      </w:r>
      <w:proofErr w:type="spellStart"/>
      <w:r w:rsidRPr="00BB7441">
        <w:rPr>
          <w:color w:val="0000FF"/>
          <w:lang w:val="fr-FR"/>
        </w:rPr>
        <w:t>Unicom</w:t>
      </w:r>
      <w:proofErr w:type="spellEnd"/>
    </w:p>
    <w:p w14:paraId="37612070" w14:textId="77777777" w:rsidR="00BB7441" w:rsidRPr="00BB7441" w:rsidRDefault="00BB7441" w:rsidP="008473C1">
      <w:pPr>
        <w:pStyle w:val="FP"/>
        <w:rPr>
          <w:color w:val="0000FF"/>
          <w:lang w:val="fr-FR"/>
        </w:rPr>
      </w:pPr>
      <w:r w:rsidRPr="00BB7441">
        <w:rPr>
          <w:color w:val="0000FF"/>
          <w:lang w:val="fr-FR"/>
        </w:rPr>
        <w:t>T-Mobile USA - Serge Manning</w:t>
      </w:r>
    </w:p>
    <w:p w14:paraId="6ABEE79E" w14:textId="77777777" w:rsidR="00BB7441" w:rsidRPr="00BB7441" w:rsidRDefault="00BB7441" w:rsidP="008473C1">
      <w:pPr>
        <w:pStyle w:val="FP"/>
        <w:rPr>
          <w:color w:val="0000FF"/>
          <w:lang w:val="fr-FR"/>
        </w:rPr>
      </w:pPr>
      <w:r w:rsidRPr="00BB7441">
        <w:rPr>
          <w:color w:val="0000FF"/>
          <w:lang w:val="fr-FR"/>
        </w:rPr>
        <w:t>TMUS - Chris Joul</w:t>
      </w:r>
    </w:p>
    <w:p w14:paraId="0114CED2" w14:textId="77777777" w:rsidR="00BB7441" w:rsidRPr="00BB7441" w:rsidRDefault="00BB7441" w:rsidP="008473C1">
      <w:pPr>
        <w:pStyle w:val="FP"/>
        <w:rPr>
          <w:color w:val="0000FF"/>
          <w:lang w:val="fr-FR"/>
        </w:rPr>
      </w:pPr>
      <w:r w:rsidRPr="00BB7441">
        <w:rPr>
          <w:color w:val="0000FF"/>
          <w:lang w:val="fr-FR"/>
        </w:rPr>
        <w:t>Verizon - Egemen Cetinkaya</w:t>
      </w:r>
    </w:p>
    <w:p w14:paraId="7198DBA3" w14:textId="77777777" w:rsidR="00BB7441" w:rsidRPr="00BB7441" w:rsidRDefault="00BB7441" w:rsidP="008473C1">
      <w:pPr>
        <w:pStyle w:val="FP"/>
        <w:rPr>
          <w:color w:val="0000FF"/>
          <w:lang w:val="fr-FR"/>
        </w:rPr>
      </w:pPr>
      <w:r w:rsidRPr="00BB7441">
        <w:rPr>
          <w:color w:val="0000FF"/>
          <w:lang w:val="fr-FR"/>
        </w:rPr>
        <w:t xml:space="preserve">vivo - </w:t>
      </w:r>
      <w:proofErr w:type="spellStart"/>
      <w:r w:rsidRPr="00BB7441">
        <w:rPr>
          <w:color w:val="0000FF"/>
          <w:lang w:val="fr-FR"/>
        </w:rPr>
        <w:t>xiaobo</w:t>
      </w:r>
      <w:proofErr w:type="spellEnd"/>
    </w:p>
    <w:p w14:paraId="7666CD34" w14:textId="77777777" w:rsidR="00BB7441" w:rsidRPr="00BB7441" w:rsidRDefault="00BB7441" w:rsidP="008473C1">
      <w:pPr>
        <w:pStyle w:val="FP"/>
        <w:rPr>
          <w:color w:val="0000FF"/>
          <w:lang w:val="fr-FR"/>
        </w:rPr>
      </w:pPr>
      <w:r w:rsidRPr="00BB7441">
        <w:rPr>
          <w:color w:val="0000FF"/>
          <w:lang w:val="fr-FR"/>
        </w:rPr>
        <w:t>vivo- Zhuoyun Zhang</w:t>
      </w:r>
    </w:p>
    <w:p w14:paraId="52BCAD56" w14:textId="77777777" w:rsidR="00BB7441" w:rsidRDefault="00BB7441" w:rsidP="008473C1">
      <w:pPr>
        <w:pStyle w:val="FP"/>
        <w:rPr>
          <w:color w:val="0000FF"/>
        </w:rPr>
      </w:pPr>
      <w:r>
        <w:rPr>
          <w:color w:val="0000FF"/>
        </w:rPr>
        <w:t>vivo-Vivian</w:t>
      </w:r>
    </w:p>
    <w:p w14:paraId="1A3A9678" w14:textId="77777777" w:rsidR="00BB7441" w:rsidRDefault="00BB7441" w:rsidP="008473C1">
      <w:pPr>
        <w:pStyle w:val="FP"/>
        <w:rPr>
          <w:color w:val="0000FF"/>
        </w:rPr>
      </w:pPr>
      <w:r>
        <w:rPr>
          <w:color w:val="0000FF"/>
        </w:rPr>
        <w:t>vivo-Wen Wang</w:t>
      </w:r>
    </w:p>
    <w:p w14:paraId="45AAC02F" w14:textId="77777777" w:rsidR="00BB7441" w:rsidRDefault="00BB7441" w:rsidP="008473C1">
      <w:pPr>
        <w:pStyle w:val="FP"/>
        <w:rPr>
          <w:color w:val="0000FF"/>
        </w:rPr>
      </w:pPr>
      <w:r>
        <w:rPr>
          <w:color w:val="0000FF"/>
        </w:rPr>
        <w:t>vivo-xiaowan</w:t>
      </w:r>
    </w:p>
    <w:p w14:paraId="6AB5F849" w14:textId="77777777" w:rsidR="00BB7441" w:rsidRDefault="00BB7441" w:rsidP="008473C1">
      <w:pPr>
        <w:pStyle w:val="FP"/>
        <w:rPr>
          <w:color w:val="0000FF"/>
        </w:rPr>
      </w:pPr>
      <w:r>
        <w:rPr>
          <w:color w:val="0000FF"/>
        </w:rPr>
        <w:t>Vodafone - Chris Pudney</w:t>
      </w:r>
    </w:p>
    <w:p w14:paraId="27F9E3D3" w14:textId="77777777" w:rsidR="00BB7441" w:rsidRDefault="00BB7441" w:rsidP="008473C1">
      <w:pPr>
        <w:pStyle w:val="FP"/>
        <w:rPr>
          <w:color w:val="0000FF"/>
        </w:rPr>
      </w:pPr>
      <w:r>
        <w:rPr>
          <w:color w:val="0000FF"/>
        </w:rPr>
        <w:t>Xiaomi - Jianning</w:t>
      </w:r>
    </w:p>
    <w:p w14:paraId="4B7AE4A7" w14:textId="77777777" w:rsidR="00BB7441" w:rsidRDefault="00BB7441" w:rsidP="008473C1">
      <w:pPr>
        <w:pStyle w:val="FP"/>
        <w:rPr>
          <w:color w:val="0000FF"/>
        </w:rPr>
      </w:pPr>
      <w:r>
        <w:rPr>
          <w:color w:val="0000FF"/>
        </w:rPr>
        <w:t>Xiaomi-Yuxin</w:t>
      </w:r>
    </w:p>
    <w:p w14:paraId="2EFCA788" w14:textId="77777777" w:rsidR="00BB7441" w:rsidRDefault="00BB7441" w:rsidP="008473C1">
      <w:pPr>
        <w:pStyle w:val="FP"/>
        <w:rPr>
          <w:color w:val="0000FF"/>
        </w:rPr>
      </w:pPr>
      <w:r>
        <w:rPr>
          <w:color w:val="0000FF"/>
        </w:rPr>
        <w:t>Yi Jiang China Mobile</w:t>
      </w:r>
    </w:p>
    <w:p w14:paraId="685B7EA7" w14:textId="77777777" w:rsidR="00BB7441" w:rsidRDefault="00BB7441" w:rsidP="008473C1">
      <w:pPr>
        <w:pStyle w:val="FP"/>
        <w:rPr>
          <w:color w:val="0000FF"/>
        </w:rPr>
      </w:pPr>
      <w:r>
        <w:rPr>
          <w:color w:val="0000FF"/>
        </w:rPr>
        <w:t>Zhang Fu (Huawei)</w:t>
      </w:r>
    </w:p>
    <w:p w14:paraId="4EBAEDE9" w14:textId="77777777" w:rsidR="00BB7441" w:rsidRDefault="00BB7441" w:rsidP="008473C1">
      <w:pPr>
        <w:pStyle w:val="FP"/>
        <w:rPr>
          <w:color w:val="0000FF"/>
        </w:rPr>
      </w:pPr>
      <w:r>
        <w:rPr>
          <w:color w:val="0000FF"/>
        </w:rPr>
        <w:t>ZTE - Hao Dong</w:t>
      </w:r>
    </w:p>
    <w:p w14:paraId="385CE390" w14:textId="77777777" w:rsidR="00BB7441" w:rsidRDefault="00BB7441" w:rsidP="008473C1">
      <w:pPr>
        <w:pStyle w:val="FP"/>
        <w:rPr>
          <w:color w:val="0000FF"/>
        </w:rPr>
      </w:pPr>
      <w:r>
        <w:rPr>
          <w:color w:val="0000FF"/>
        </w:rPr>
        <w:t>ZTE - Yuang</w:t>
      </w:r>
    </w:p>
    <w:p w14:paraId="43CCE215" w14:textId="77777777" w:rsidR="00BB7441" w:rsidRDefault="00BB7441" w:rsidP="008473C1">
      <w:pPr>
        <w:pStyle w:val="FP"/>
        <w:rPr>
          <w:color w:val="0000FF"/>
        </w:rPr>
      </w:pPr>
      <w:r>
        <w:rPr>
          <w:color w:val="0000FF"/>
        </w:rPr>
        <w:t xml:space="preserve">ZTE - </w:t>
      </w:r>
      <w:proofErr w:type="spellStart"/>
      <w:r>
        <w:rPr>
          <w:color w:val="0000FF"/>
        </w:rPr>
        <w:t>zhendong</w:t>
      </w:r>
      <w:proofErr w:type="spellEnd"/>
    </w:p>
    <w:p w14:paraId="6C85A201" w14:textId="77777777" w:rsidR="00BB7441" w:rsidRDefault="00BB7441" w:rsidP="008473C1">
      <w:pPr>
        <w:pStyle w:val="FP"/>
        <w:rPr>
          <w:color w:val="0000FF"/>
        </w:rPr>
      </w:pPr>
      <w:r>
        <w:rPr>
          <w:color w:val="0000FF"/>
        </w:rPr>
        <w:t>ZTE-Jinguo</w:t>
      </w:r>
    </w:p>
    <w:p w14:paraId="682E5CFD" w14:textId="7716F046" w:rsidR="00BB72D6" w:rsidRDefault="00BB7441" w:rsidP="008473C1">
      <w:pPr>
        <w:pStyle w:val="FP"/>
        <w:rPr>
          <w:color w:val="0000FF"/>
        </w:rPr>
      </w:pPr>
      <w:r>
        <w:rPr>
          <w:color w:val="0000FF"/>
        </w:rPr>
        <w:t>ZTE-</w:t>
      </w:r>
      <w:proofErr w:type="spellStart"/>
      <w:r>
        <w:rPr>
          <w:color w:val="0000FF"/>
        </w:rPr>
        <w:t>Yiting</w:t>
      </w:r>
      <w:proofErr w:type="spellEnd"/>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5A3426B8"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7C3FFB">
        <w:rPr>
          <w:lang w:eastAsia="en-US"/>
        </w:rPr>
        <w:t xml:space="preserve"> handle any necessary show of hands topics and other items that would benefit from discussion during the CC</w:t>
      </w:r>
      <w:r>
        <w:rPr>
          <w:lang w:eastAsia="en-US"/>
        </w:rPr>
        <w:t>.</w:t>
      </w:r>
    </w:p>
    <w:p w14:paraId="5ED4A778" w14:textId="77777777" w:rsidR="001F3BCE" w:rsidRDefault="001F3BCE" w:rsidP="001F3BCE">
      <w:pPr>
        <w:rPr>
          <w:lang w:eastAsia="en-US"/>
        </w:rPr>
      </w:pPr>
      <w:bookmarkStart w:id="0" w:name="_Toc152147058"/>
    </w:p>
    <w:p w14:paraId="37CFF7BF" w14:textId="77777777" w:rsidR="001F3BCE" w:rsidRDefault="001F3BCE" w:rsidP="001F3BCE">
      <w:pPr>
        <w:pStyle w:val="Heading3"/>
      </w:pPr>
      <w:r>
        <w:t>IPR call reminder:</w:t>
      </w:r>
      <w:bookmarkEnd w:id="0"/>
    </w:p>
    <w:p w14:paraId="406027B7"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3E067CE"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Delegates are asked to take note that they are thereby invited:</w:t>
      </w:r>
    </w:p>
    <w:p w14:paraId="12FB18E3"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investigate whether their organization or any other organization owns IPRs which are, or are likely to become Essential in respect of the work of 3GPP.</w:t>
      </w:r>
    </w:p>
    <w:p w14:paraId="45F68824"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notify their respective Organizational Partners of all potential IPRs, e.g., for ETSI, by means of the IPR Information Statement and the Licensing declaration forms"</w:t>
      </w:r>
    </w:p>
    <w:p w14:paraId="1DD1B874" w14:textId="77777777" w:rsidR="001F3BCE" w:rsidRDefault="001F3BCE" w:rsidP="001F3BCE">
      <w:pPr>
        <w:pStyle w:val="Heading3"/>
      </w:pPr>
      <w:bookmarkStart w:id="1" w:name="_Toc152147059"/>
      <w:r>
        <w:t>Antitrust policy Reminder:</w:t>
      </w:r>
      <w:bookmarkEnd w:id="1"/>
    </w:p>
    <w:p w14:paraId="6A98FE63" w14:textId="74DF346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399FDD13" w14:textId="7777777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The leadership shall conduct the present meeting with impartiality and in the interests of 3GPP.</w:t>
      </w:r>
    </w:p>
    <w:p w14:paraId="511F65A3" w14:textId="418E4F3D" w:rsidR="001F3BCE"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Furthermore, I would like to remind you that timely submission of work items in advance of TSG/WG/SWG meetings is important to allow for full and fair consideration of such matters.”</w:t>
      </w:r>
    </w:p>
    <w:p w14:paraId="3C8AFE0C" w14:textId="77777777" w:rsidR="001F3BCE" w:rsidRDefault="001F3BCE" w:rsidP="001F3BCE"/>
    <w:p w14:paraId="77DD9789" w14:textId="6C4ED58C" w:rsidR="00032671" w:rsidRPr="00032671" w:rsidRDefault="00BB7441" w:rsidP="00032671">
      <w:pPr>
        <w:rPr>
          <w:b/>
          <w:bCs/>
        </w:rPr>
      </w:pPr>
      <w:r>
        <w:rPr>
          <w:b/>
          <w:bCs/>
        </w:rPr>
        <w:t>1</w:t>
      </w:r>
      <w:r>
        <w:rPr>
          <w:b/>
          <w:bCs/>
        </w:rPr>
        <w:tab/>
      </w:r>
      <w:r w:rsidR="00032671" w:rsidRPr="00032671">
        <w:rPr>
          <w:b/>
          <w:bCs/>
        </w:rPr>
        <w:t>Show of hands topics summary</w:t>
      </w:r>
    </w:p>
    <w:p w14:paraId="4868E4ED" w14:textId="77777777" w:rsidR="00BB7441" w:rsidRPr="00032671" w:rsidRDefault="00BB7441" w:rsidP="00BB7441">
      <w:pPr>
        <w:pStyle w:val="B1"/>
        <w:rPr>
          <w:b/>
          <w:bCs/>
        </w:rPr>
      </w:pPr>
      <w:r w:rsidRPr="00032671">
        <w:rPr>
          <w:b/>
          <w:bCs/>
        </w:rPr>
        <w:t>-</w:t>
      </w:r>
      <w:r w:rsidRPr="00032671">
        <w:rPr>
          <w:b/>
          <w:bCs/>
        </w:rPr>
        <w:tab/>
        <w:t>Support of a list of satellite IDs and/or S&amp;F monitoring list</w:t>
      </w:r>
    </w:p>
    <w:p w14:paraId="7B2330A9" w14:textId="77777777" w:rsidR="00BB7441" w:rsidRDefault="00BB7441" w:rsidP="00BB7441">
      <w:pPr>
        <w:pStyle w:val="B2"/>
      </w:pPr>
      <w:r>
        <w:t>-</w:t>
      </w:r>
      <w:r>
        <w:tab/>
        <w:t>Work on Option A (baseline: S2-2500716 and S2-2500717)</w:t>
      </w:r>
    </w:p>
    <w:p w14:paraId="100EB810" w14:textId="77777777" w:rsidR="00BB7441" w:rsidRDefault="00BB7441" w:rsidP="00BB7441">
      <w:pPr>
        <w:pStyle w:val="B2"/>
      </w:pPr>
      <w:r>
        <w:lastRenderedPageBreak/>
        <w:t>-</w:t>
      </w:r>
      <w:r>
        <w:tab/>
        <w:t>S2-2500716 and S2-2500717 were agreed in S2-2501088 and S2-2501089</w:t>
      </w:r>
    </w:p>
    <w:p w14:paraId="1FB7EA3F" w14:textId="77777777" w:rsidR="00BB7441" w:rsidRDefault="00BB7441" w:rsidP="00BB7441"/>
    <w:p w14:paraId="3583FB35" w14:textId="77777777" w:rsidR="00D747F2" w:rsidRPr="00032671" w:rsidRDefault="00D747F2" w:rsidP="00D747F2">
      <w:pPr>
        <w:pStyle w:val="B1"/>
        <w:rPr>
          <w:b/>
          <w:bCs/>
        </w:rPr>
      </w:pPr>
      <w:r w:rsidRPr="00032671">
        <w:rPr>
          <w:b/>
          <w:bCs/>
        </w:rPr>
        <w:t>-</w:t>
      </w:r>
      <w:r w:rsidRPr="00032671">
        <w:rPr>
          <w:b/>
          <w:bCs/>
        </w:rPr>
        <w:tab/>
        <w:t>AIML KI#2 VFL training and service operation</w:t>
      </w:r>
    </w:p>
    <w:p w14:paraId="2348F9DF" w14:textId="77777777" w:rsidR="00D747F2" w:rsidRDefault="00D747F2" w:rsidP="00D747F2">
      <w:pPr>
        <w:pStyle w:val="B2"/>
      </w:pPr>
      <w:r>
        <w:t>-</w:t>
      </w:r>
      <w:r>
        <w:tab/>
        <w:t>VFL training: S2-2500398r16 endorsed as the basis for further work in Athens</w:t>
      </w:r>
    </w:p>
    <w:p w14:paraId="41A69CC7" w14:textId="77777777" w:rsidR="00D747F2" w:rsidRDefault="00D747F2" w:rsidP="00D747F2">
      <w:pPr>
        <w:pStyle w:val="B2"/>
      </w:pPr>
      <w:r>
        <w:t>-</w:t>
      </w:r>
      <w:r>
        <w:tab/>
        <w:t>VFL service operation: S2-2500145r03 was agreed in S2-2501135</w:t>
      </w:r>
    </w:p>
    <w:p w14:paraId="2FD9640C" w14:textId="77777777" w:rsidR="00D747F2" w:rsidRDefault="00D747F2" w:rsidP="00D747F2">
      <w:pPr>
        <w:pStyle w:val="B2"/>
      </w:pPr>
    </w:p>
    <w:p w14:paraId="41DFED76" w14:textId="77777777" w:rsidR="00D747F2" w:rsidRDefault="00D747F2" w:rsidP="00D747F2"/>
    <w:p w14:paraId="501A0E08" w14:textId="28AC6F3E" w:rsidR="00032671" w:rsidRPr="00032671" w:rsidRDefault="00032671" w:rsidP="00032671">
      <w:pPr>
        <w:pStyle w:val="B1"/>
        <w:rPr>
          <w:b/>
          <w:bCs/>
        </w:rPr>
      </w:pPr>
      <w:r w:rsidRPr="00032671">
        <w:rPr>
          <w:b/>
          <w:bCs/>
        </w:rPr>
        <w:t>-</w:t>
      </w:r>
      <w:r w:rsidRPr="00032671">
        <w:rPr>
          <w:b/>
          <w:bCs/>
        </w:rPr>
        <w:tab/>
        <w:t>XR services in roaming</w:t>
      </w:r>
    </w:p>
    <w:p w14:paraId="1971D891" w14:textId="45507072" w:rsidR="00032671" w:rsidRDefault="00032671" w:rsidP="00032671">
      <w:pPr>
        <w:pStyle w:val="B2"/>
      </w:pPr>
      <w:r>
        <w:t>-</w:t>
      </w:r>
      <w:r>
        <w:tab/>
        <w:t>LBO/HR are supported, work on wording of CR (S2-2500125) and LS</w:t>
      </w:r>
    </w:p>
    <w:p w14:paraId="455DEE54" w14:textId="464546E8" w:rsidR="00032671" w:rsidRDefault="00032671" w:rsidP="00032671">
      <w:pPr>
        <w:pStyle w:val="B2"/>
      </w:pPr>
      <w:r>
        <w:t>-</w:t>
      </w:r>
      <w:r>
        <w:tab/>
        <w:t>Discuss S2-2500125, S2-2500126, S2-00127 (LS Out) in CC#4</w:t>
      </w:r>
    </w:p>
    <w:p w14:paraId="1E4C6B5F" w14:textId="77777777" w:rsidR="006D27FF" w:rsidRDefault="006D27FF" w:rsidP="006D27FF"/>
    <w:p w14:paraId="2258653D" w14:textId="77777777" w:rsidR="006D27FF" w:rsidRDefault="006D27FF" w:rsidP="006D27FF">
      <w:pPr>
        <w:pStyle w:val="NormTop"/>
      </w:pPr>
      <w:r>
        <w:rPr>
          <w:color w:val="0000FF"/>
        </w:rPr>
        <w:t>S2-2500125</w:t>
      </w:r>
      <w:r w:rsidRPr="00D53282">
        <w:t xml:space="preserve"> </w:t>
      </w:r>
      <w:r>
        <w:t>(CR) 23.501 CR5890 (Rel-18, 'F'): XRM services support in Roaming scenarios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Explicitly state support of XRM services in roaming scenarios. It is also clarified that certain Home-Routed roaming deployments may not meet the low latency requirements of interactive XR services.</w:t>
      </w:r>
    </w:p>
    <w:p w14:paraId="3430AA5B" w14:textId="77777777" w:rsidR="006D27FF" w:rsidRPr="005B25A1" w:rsidRDefault="006D27FF" w:rsidP="006D27FF">
      <w:pPr>
        <w:pStyle w:val="FP"/>
        <w:keepNext/>
        <w:rPr>
          <w:b/>
          <w:bCs/>
          <w:i/>
          <w:iCs/>
          <w:sz w:val="18"/>
          <w:szCs w:val="18"/>
        </w:rPr>
      </w:pPr>
      <w:r w:rsidRPr="005B25A1">
        <w:rPr>
          <w:b/>
          <w:bCs/>
          <w:i/>
          <w:iCs/>
          <w:sz w:val="18"/>
          <w:szCs w:val="18"/>
        </w:rPr>
        <w:t>e-mail discussion:</w:t>
      </w:r>
    </w:p>
    <w:p w14:paraId="4A042CB1" w14:textId="77777777" w:rsidR="006D27FF" w:rsidRDefault="006D27FF" w:rsidP="006D27FF">
      <w:pPr>
        <w:pStyle w:val="FP"/>
        <w:keepNext/>
        <w:rPr>
          <w:i/>
          <w:iCs/>
          <w:sz w:val="18"/>
          <w:szCs w:val="18"/>
        </w:rPr>
      </w:pPr>
      <w:r w:rsidRPr="005B25A1">
        <w:rPr>
          <w:i/>
          <w:iCs/>
          <w:sz w:val="18"/>
          <w:szCs w:val="18"/>
        </w:rPr>
        <w:t>Dan Wang(China Mobile) provides r01 to only support non-roaming and Local breakout roaming case. For HR roaming, I need more information to justify why it works.</w:t>
      </w:r>
    </w:p>
    <w:p w14:paraId="1D334EA8" w14:textId="77777777" w:rsidR="006D27FF" w:rsidRDefault="006D27FF" w:rsidP="006D27FF">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comments and proposes </w:t>
      </w:r>
      <w:proofErr w:type="spellStart"/>
      <w:r w:rsidRPr="005B25A1">
        <w:rPr>
          <w:i/>
          <w:iCs/>
          <w:sz w:val="18"/>
          <w:szCs w:val="18"/>
        </w:rPr>
        <w:t>SoH</w:t>
      </w:r>
      <w:proofErr w:type="spellEnd"/>
      <w:r w:rsidRPr="005B25A1">
        <w:rPr>
          <w:i/>
          <w:iCs/>
          <w:sz w:val="18"/>
          <w:szCs w:val="18"/>
        </w:rPr>
        <w:t xml:space="preserve"> in CC#01.</w:t>
      </w:r>
    </w:p>
    <w:p w14:paraId="545D3A07" w14:textId="77777777" w:rsidR="006D27FF" w:rsidRDefault="006D27FF" w:rsidP="006D27FF">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r02.</w:t>
      </w:r>
    </w:p>
    <w:p w14:paraId="178804D3" w14:textId="77777777" w:rsidR="006D27FF" w:rsidRDefault="006D27FF" w:rsidP="006D27FF">
      <w:pPr>
        <w:pStyle w:val="FP"/>
        <w:keepNext/>
        <w:rPr>
          <w:i/>
          <w:iCs/>
          <w:sz w:val="18"/>
          <w:szCs w:val="18"/>
        </w:rPr>
      </w:pPr>
      <w:r w:rsidRPr="005B25A1">
        <w:rPr>
          <w:i/>
          <w:iCs/>
          <w:sz w:val="18"/>
          <w:szCs w:val="18"/>
        </w:rPr>
        <w:t>Mirko (Huawei) provides r03.</w:t>
      </w:r>
    </w:p>
    <w:p w14:paraId="582DC3CE" w14:textId="77777777" w:rsidR="006D27FF" w:rsidRDefault="006D27FF" w:rsidP="006D27FF">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r04.</w:t>
      </w:r>
    </w:p>
    <w:p w14:paraId="6EBD95AB" w14:textId="77777777" w:rsidR="006D27FF" w:rsidRDefault="006D27FF" w:rsidP="006D27FF">
      <w:pPr>
        <w:pStyle w:val="FP"/>
        <w:keepNext/>
        <w:rPr>
          <w:i/>
          <w:iCs/>
          <w:sz w:val="18"/>
          <w:szCs w:val="18"/>
        </w:rPr>
      </w:pPr>
      <w:r w:rsidRPr="005B25A1">
        <w:rPr>
          <w:i/>
          <w:iCs/>
          <w:sz w:val="18"/>
          <w:szCs w:val="18"/>
        </w:rPr>
        <w:t>==== General Revisions Deadline ====.</w:t>
      </w:r>
    </w:p>
    <w:p w14:paraId="7A23A72C" w14:textId="77777777" w:rsidR="006D27FF" w:rsidRDefault="006D27FF" w:rsidP="006D27FF">
      <w:pPr>
        <w:pStyle w:val="FP"/>
        <w:keepNext/>
        <w:rPr>
          <w:i/>
          <w:iCs/>
          <w:sz w:val="18"/>
          <w:szCs w:val="18"/>
        </w:rPr>
      </w:pPr>
      <w:r w:rsidRPr="005B25A1">
        <w:rPr>
          <w:i/>
          <w:iCs/>
          <w:sz w:val="18"/>
          <w:szCs w:val="18"/>
        </w:rPr>
        <w:t>Mirko (Huawei) replies and proposes to agree on r03. R04 is not acceptable to us.</w:t>
      </w:r>
    </w:p>
    <w:p w14:paraId="44D12C1C" w14:textId="77777777" w:rsidR="006D27FF" w:rsidRDefault="006D27FF" w:rsidP="006D27FF">
      <w:pPr>
        <w:pStyle w:val="FP"/>
        <w:keepNext/>
        <w:rPr>
          <w:i/>
          <w:iCs/>
          <w:sz w:val="18"/>
          <w:szCs w:val="18"/>
        </w:rPr>
      </w:pPr>
      <w:r w:rsidRPr="005B25A1">
        <w:rPr>
          <w:i/>
          <w:iCs/>
          <w:sz w:val="18"/>
          <w:szCs w:val="18"/>
        </w:rPr>
        <w:t>Sebastian (Qualcomm) can only accept r03 if the sentence 'XR services and interactive media services are supported in non-roaming, home-routed roaming and local breakout roaming scenarios.' is removed because we usually state if remaining is NOT supported); objects to other versions.</w:t>
      </w:r>
    </w:p>
    <w:p w14:paraId="27960205" w14:textId="77777777" w:rsidR="006D27FF" w:rsidRDefault="006D27FF" w:rsidP="006D27FF">
      <w:pPr>
        <w:pStyle w:val="FP"/>
        <w:keepNext/>
        <w:rPr>
          <w:i/>
          <w:iCs/>
          <w:sz w:val="18"/>
          <w:szCs w:val="18"/>
        </w:rPr>
      </w:pPr>
      <w:r w:rsidRPr="005B25A1">
        <w:rPr>
          <w:i/>
          <w:iCs/>
          <w:sz w:val="18"/>
          <w:szCs w:val="18"/>
        </w:rPr>
        <w:t>Georgios (Nokia) comments that this is discussed in wrong AI. Correct AI is 19.3.2 as in subject.</w:t>
      </w:r>
    </w:p>
    <w:p w14:paraId="40D8371C" w14:textId="77777777" w:rsidR="006D27FF" w:rsidRDefault="006D27FF" w:rsidP="006D27FF">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agrees with Sebastian and provides r05 as per proposal to keep only informative text.</w:t>
      </w:r>
    </w:p>
    <w:p w14:paraId="41C6F6FA" w14:textId="77777777" w:rsidR="006D27FF" w:rsidRDefault="006D27FF" w:rsidP="006D27FF">
      <w:pPr>
        <w:pStyle w:val="FP"/>
        <w:keepNext/>
        <w:rPr>
          <w:i/>
          <w:iCs/>
          <w:sz w:val="18"/>
          <w:szCs w:val="18"/>
        </w:rPr>
      </w:pPr>
      <w:r w:rsidRPr="005B25A1">
        <w:rPr>
          <w:i/>
          <w:iCs/>
          <w:sz w:val="18"/>
          <w:szCs w:val="18"/>
        </w:rPr>
        <w:t>Xiaowan(vivo) object to the original version and all the revisions.</w:t>
      </w:r>
    </w:p>
    <w:p w14:paraId="08FDAB71" w14:textId="77777777" w:rsidR="006D27FF" w:rsidRDefault="006D27FF" w:rsidP="006D27FF">
      <w:pPr>
        <w:pStyle w:val="FP"/>
        <w:keepNext/>
        <w:rPr>
          <w:i/>
          <w:iCs/>
          <w:sz w:val="18"/>
          <w:szCs w:val="18"/>
        </w:rPr>
      </w:pPr>
      <w:r w:rsidRPr="005B25A1">
        <w:rPr>
          <w:i/>
          <w:iCs/>
          <w:sz w:val="18"/>
          <w:szCs w:val="18"/>
        </w:rPr>
        <w:t>Xiaowan(vivo) for the sake of progress, revoke my objection.</w:t>
      </w:r>
    </w:p>
    <w:p w14:paraId="06A6C0A2" w14:textId="77777777" w:rsidR="006D27FF" w:rsidRDefault="006D27FF" w:rsidP="006D27FF">
      <w:pPr>
        <w:pStyle w:val="FP"/>
        <w:keepNext/>
        <w:rPr>
          <w:i/>
          <w:iCs/>
          <w:sz w:val="18"/>
          <w:szCs w:val="18"/>
        </w:rPr>
      </w:pPr>
      <w:r w:rsidRPr="005B25A1">
        <w:rPr>
          <w:i/>
          <w:iCs/>
          <w:sz w:val="18"/>
          <w:szCs w:val="18"/>
        </w:rPr>
        <w:t>==== Comments Deadline ====.</w:t>
      </w:r>
    </w:p>
    <w:p w14:paraId="4638AB44" w14:textId="77777777" w:rsidR="006D27FF" w:rsidRPr="005B25A1" w:rsidRDefault="006D27FF" w:rsidP="006D27FF">
      <w:pPr>
        <w:pStyle w:val="FP"/>
        <w:keepNext/>
        <w:rPr>
          <w:i/>
          <w:iCs/>
          <w:sz w:val="18"/>
          <w:szCs w:val="18"/>
        </w:rPr>
      </w:pPr>
    </w:p>
    <w:p w14:paraId="6D51B8CD" w14:textId="77777777" w:rsidR="006D27FF" w:rsidRPr="005B25A1" w:rsidRDefault="006D27FF" w:rsidP="006D27FF">
      <w:pPr>
        <w:keepNext/>
        <w:keepLines/>
      </w:pPr>
      <w:r w:rsidRPr="005B25A1">
        <w:t>Agree r04 +: - remove addition of normative text in 5.37.1. Summary of change starts with 'Indicate support of XRM services in all [...]'?</w:t>
      </w:r>
    </w:p>
    <w:p w14:paraId="732B867B" w14:textId="477D3259" w:rsidR="006D27FF" w:rsidRPr="005B25A1" w:rsidRDefault="002E585C" w:rsidP="006D27FF">
      <w:pPr>
        <w:keepNext/>
        <w:keepLines/>
        <w:rPr>
          <w:b/>
          <w:bCs/>
        </w:rPr>
      </w:pPr>
      <w:r>
        <w:rPr>
          <w:b/>
          <w:bCs/>
        </w:rPr>
        <w:t>CC#4</w:t>
      </w:r>
      <w:r w:rsidR="006D27FF" w:rsidRPr="005B25A1">
        <w:rPr>
          <w:b/>
          <w:bCs/>
        </w:rPr>
        <w:t xml:space="preserve"> Discussion:</w:t>
      </w:r>
    </w:p>
    <w:p w14:paraId="24ECFBD2" w14:textId="77777777" w:rsidR="002E585C" w:rsidRDefault="006D27FF" w:rsidP="006D27FF">
      <w:pPr>
        <w:keepNext/>
        <w:keepLines/>
      </w:pPr>
      <w:r>
        <w:t>r04 plus suggested changes was</w:t>
      </w:r>
      <w:r w:rsidR="002E585C">
        <w:t xml:space="preserve"> provided in r05. r05 was</w:t>
      </w:r>
      <w:r>
        <w:t xml:space="preserve"> agreed. </w:t>
      </w:r>
      <w:r w:rsidR="002E585C">
        <w:t xml:space="preserve">This was revised to </w:t>
      </w:r>
      <w:r w:rsidR="002E585C" w:rsidRPr="00CE3EC0">
        <w:rPr>
          <w:color w:val="0000FF"/>
        </w:rPr>
        <w:t>S2-2</w:t>
      </w:r>
      <w:r w:rsidR="002E585C">
        <w:rPr>
          <w:color w:val="0000FF"/>
        </w:rPr>
        <w:t>501330</w:t>
      </w:r>
      <w:r w:rsidR="002E585C">
        <w:t>.</w:t>
      </w:r>
    </w:p>
    <w:p w14:paraId="67D3202E" w14:textId="04E85160" w:rsidR="006D27FF" w:rsidRDefault="002E585C" w:rsidP="006D27FF">
      <w:pPr>
        <w:keepNext/>
        <w:keepLines/>
      </w:pPr>
      <w:r>
        <w:t xml:space="preserve">This was </w:t>
      </w:r>
      <w:r w:rsidRPr="00C3284B">
        <w:rPr>
          <w:color w:val="FF0000"/>
          <w:lang w:eastAsia="en-US"/>
        </w:rPr>
        <w:t>approved</w:t>
      </w:r>
      <w:r>
        <w:t>.</w:t>
      </w:r>
    </w:p>
    <w:p w14:paraId="29867C86" w14:textId="34C07280" w:rsidR="006D27FF" w:rsidRPr="00EB0339" w:rsidRDefault="006D27FF" w:rsidP="006D27FF">
      <w:r w:rsidRPr="005B25A1">
        <w:rPr>
          <w:b/>
          <w:bCs/>
        </w:rPr>
        <w:t>Status:</w:t>
      </w:r>
      <w:r>
        <w:t xml:space="preserve"> </w:t>
      </w:r>
      <w:r w:rsidR="002E585C" w:rsidRPr="00C3284B">
        <w:rPr>
          <w:color w:val="FF0000"/>
          <w:lang w:eastAsia="en-US"/>
        </w:rPr>
        <w:t>Approved</w:t>
      </w:r>
      <w:r>
        <w:t>.</w:t>
      </w:r>
    </w:p>
    <w:p w14:paraId="2763E52A" w14:textId="77777777" w:rsidR="006D27FF" w:rsidRDefault="006D27FF" w:rsidP="006D27FF">
      <w:pPr>
        <w:pStyle w:val="NormTop"/>
      </w:pPr>
      <w:r>
        <w:rPr>
          <w:color w:val="0000FF"/>
        </w:rPr>
        <w:t>S2-2500126</w:t>
      </w:r>
      <w:r w:rsidRPr="00D53282">
        <w:t xml:space="preserve"> </w:t>
      </w:r>
      <w:r>
        <w:t>(CR) 23.501 CR5891 (Rel-19, 'A'): XRM services support in Roaming scenarios-Mirror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Explicitly state support of XRM services in roaming scenarios. It is also clarified that certain Home-Routed roaming deployments may not meet the low latency requirements of interactive XR services.</w:t>
      </w:r>
    </w:p>
    <w:p w14:paraId="3E5B56D9" w14:textId="77777777" w:rsidR="006D27FF" w:rsidRPr="005B25A1" w:rsidRDefault="006D27FF" w:rsidP="006D27FF">
      <w:pPr>
        <w:pStyle w:val="FP"/>
        <w:keepNext/>
        <w:rPr>
          <w:b/>
          <w:bCs/>
          <w:i/>
          <w:iCs/>
          <w:sz w:val="18"/>
          <w:szCs w:val="18"/>
        </w:rPr>
      </w:pPr>
      <w:r w:rsidRPr="005B25A1">
        <w:rPr>
          <w:b/>
          <w:bCs/>
          <w:i/>
          <w:iCs/>
          <w:sz w:val="18"/>
          <w:szCs w:val="18"/>
        </w:rPr>
        <w:t>e-mail discussion:</w:t>
      </w:r>
    </w:p>
    <w:p w14:paraId="511F8D76" w14:textId="77777777" w:rsidR="006D27FF" w:rsidRDefault="006D27FF" w:rsidP="006D27FF">
      <w:pPr>
        <w:pStyle w:val="FP"/>
        <w:keepNext/>
        <w:rPr>
          <w:i/>
          <w:iCs/>
          <w:sz w:val="18"/>
          <w:szCs w:val="18"/>
        </w:rPr>
      </w:pPr>
      <w:r w:rsidRPr="005B25A1">
        <w:rPr>
          <w:i/>
          <w:iCs/>
          <w:sz w:val="18"/>
          <w:szCs w:val="18"/>
        </w:rPr>
        <w:t>Dan Wang(China Mobile) provides r01 to only support non-roaming and Local breakout roaming case. For HR roaming, I need more information to justify why it works.</w:t>
      </w:r>
    </w:p>
    <w:p w14:paraId="4282BE69" w14:textId="77777777" w:rsidR="006D27FF" w:rsidRDefault="006D27FF" w:rsidP="006D27FF">
      <w:pPr>
        <w:pStyle w:val="FP"/>
        <w:keepNext/>
        <w:rPr>
          <w:i/>
          <w:iCs/>
          <w:sz w:val="18"/>
          <w:szCs w:val="18"/>
        </w:rPr>
      </w:pPr>
      <w:r w:rsidRPr="005B25A1">
        <w:rPr>
          <w:i/>
          <w:iCs/>
          <w:sz w:val="18"/>
          <w:szCs w:val="18"/>
        </w:rPr>
        <w:t>Sebastian (Qualcomm) replies.</w:t>
      </w:r>
    </w:p>
    <w:p w14:paraId="2CCF941E" w14:textId="77777777" w:rsidR="006D27FF" w:rsidRDefault="006D27FF" w:rsidP="006D27FF">
      <w:pPr>
        <w:pStyle w:val="FP"/>
        <w:keepNext/>
        <w:rPr>
          <w:i/>
          <w:iCs/>
          <w:sz w:val="18"/>
          <w:szCs w:val="18"/>
        </w:rPr>
      </w:pPr>
      <w:r w:rsidRPr="005B25A1">
        <w:rPr>
          <w:i/>
          <w:iCs/>
          <w:sz w:val="18"/>
          <w:szCs w:val="18"/>
        </w:rPr>
        <w:t>==== General Revisions Deadline ====.</w:t>
      </w:r>
    </w:p>
    <w:p w14:paraId="327211CD" w14:textId="77777777" w:rsidR="006D27FF" w:rsidRDefault="006D27FF" w:rsidP="006D27FF">
      <w:pPr>
        <w:pStyle w:val="FP"/>
        <w:keepNext/>
        <w:rPr>
          <w:i/>
          <w:iCs/>
          <w:sz w:val="18"/>
          <w:szCs w:val="18"/>
        </w:rPr>
      </w:pPr>
      <w:r w:rsidRPr="005B25A1">
        <w:rPr>
          <w:i/>
          <w:iCs/>
          <w:sz w:val="18"/>
          <w:szCs w:val="18"/>
        </w:rPr>
        <w:t>Sebastian (Qualcomm) comments that the mirror needs to be aligned with 125.</w:t>
      </w:r>
    </w:p>
    <w:p w14:paraId="5D21A336" w14:textId="77777777" w:rsidR="006D27FF" w:rsidRDefault="006D27FF" w:rsidP="006D27FF">
      <w:pPr>
        <w:pStyle w:val="FP"/>
        <w:keepNext/>
        <w:rPr>
          <w:i/>
          <w:iCs/>
          <w:sz w:val="18"/>
          <w:szCs w:val="18"/>
        </w:rPr>
      </w:pPr>
      <w:r w:rsidRPr="005B25A1">
        <w:rPr>
          <w:i/>
          <w:iCs/>
          <w:sz w:val="18"/>
          <w:szCs w:val="18"/>
        </w:rPr>
        <w:t>==== Comments Deadline ====.</w:t>
      </w:r>
    </w:p>
    <w:p w14:paraId="6E7F423B" w14:textId="77777777" w:rsidR="006D27FF" w:rsidRPr="005B25A1" w:rsidRDefault="006D27FF" w:rsidP="006D27FF">
      <w:pPr>
        <w:pStyle w:val="FP"/>
        <w:keepNext/>
        <w:rPr>
          <w:i/>
          <w:iCs/>
          <w:sz w:val="18"/>
          <w:szCs w:val="18"/>
        </w:rPr>
      </w:pPr>
    </w:p>
    <w:p w14:paraId="35F56440" w14:textId="77777777" w:rsidR="002E585C" w:rsidRPr="005B25A1" w:rsidRDefault="002E585C" w:rsidP="002E585C">
      <w:pPr>
        <w:keepNext/>
        <w:keepLines/>
        <w:rPr>
          <w:b/>
          <w:bCs/>
        </w:rPr>
      </w:pPr>
      <w:r>
        <w:rPr>
          <w:b/>
          <w:bCs/>
        </w:rPr>
        <w:t>CC#4</w:t>
      </w:r>
      <w:r w:rsidRPr="005B25A1">
        <w:rPr>
          <w:b/>
          <w:bCs/>
        </w:rPr>
        <w:t xml:space="preserve"> Discussion:</w:t>
      </w:r>
    </w:p>
    <w:p w14:paraId="748C79A6" w14:textId="30463215" w:rsidR="002E585C" w:rsidRDefault="002E585C" w:rsidP="002E585C">
      <w:pPr>
        <w:keepNext/>
        <w:keepLines/>
      </w:pPr>
      <w:r>
        <w:t xml:space="preserve">This was revised </w:t>
      </w:r>
      <w:r w:rsidR="00D747F2">
        <w:t>,</w:t>
      </w:r>
      <w:r>
        <w:t>to</w:t>
      </w:r>
      <w:r w:rsidR="00D747F2">
        <w:t xml:space="preserve"> align with the Rel-18 CR, to</w:t>
      </w:r>
      <w:r>
        <w:t xml:space="preserve"> </w:t>
      </w:r>
      <w:r w:rsidRPr="00CE3EC0">
        <w:rPr>
          <w:color w:val="0000FF"/>
        </w:rPr>
        <w:t>S2-2</w:t>
      </w:r>
      <w:r>
        <w:rPr>
          <w:color w:val="0000FF"/>
        </w:rPr>
        <w:t>501331</w:t>
      </w:r>
      <w:r>
        <w:t>.</w:t>
      </w:r>
    </w:p>
    <w:p w14:paraId="4C23D20F" w14:textId="77777777" w:rsidR="002E585C" w:rsidRDefault="002E585C" w:rsidP="002E585C">
      <w:pPr>
        <w:keepNext/>
        <w:keepLines/>
      </w:pPr>
      <w:r>
        <w:t xml:space="preserve">This was </w:t>
      </w:r>
      <w:r w:rsidRPr="00C3284B">
        <w:rPr>
          <w:color w:val="FF0000"/>
          <w:lang w:eastAsia="en-US"/>
        </w:rPr>
        <w:t>approved</w:t>
      </w:r>
      <w:r>
        <w:t>.</w:t>
      </w:r>
    </w:p>
    <w:p w14:paraId="17F202D9" w14:textId="77777777" w:rsidR="002E585C" w:rsidRPr="00EB0339" w:rsidRDefault="002E585C" w:rsidP="002E585C">
      <w:r w:rsidRPr="005B25A1">
        <w:rPr>
          <w:b/>
          <w:bCs/>
        </w:rPr>
        <w:t>Status:</w:t>
      </w:r>
      <w:r>
        <w:t xml:space="preserve"> </w:t>
      </w:r>
      <w:r w:rsidRPr="00C3284B">
        <w:rPr>
          <w:color w:val="FF0000"/>
          <w:lang w:eastAsia="en-US"/>
        </w:rPr>
        <w:t>Approved</w:t>
      </w:r>
      <w:r>
        <w:t>.</w:t>
      </w:r>
    </w:p>
    <w:p w14:paraId="377BEC05" w14:textId="77777777" w:rsidR="006D27FF" w:rsidRDefault="006D27FF" w:rsidP="006D27FF">
      <w:pPr>
        <w:pStyle w:val="NormTop"/>
      </w:pPr>
      <w:r>
        <w:rPr>
          <w:color w:val="0000FF"/>
        </w:rPr>
        <w:lastRenderedPageBreak/>
        <w:t>S2-2500127</w:t>
      </w:r>
      <w:r w:rsidRPr="00D53282">
        <w:t xml:space="preserve"> </w:t>
      </w:r>
      <w:r>
        <w:t>(LS OUT) [DRAFT] LS Reply on support of XRM services in Roaming scenarios (Source: Nokia)</w:t>
      </w:r>
      <w:r>
        <w:br/>
      </w:r>
      <w:r w:rsidRPr="00D53282">
        <w:rPr>
          <w:b/>
        </w:rPr>
        <w:t>Document for:</w:t>
      </w:r>
      <w:r w:rsidRPr="00D53282">
        <w:t xml:space="preserve"> </w:t>
      </w:r>
      <w:r>
        <w:t>Approval</w:t>
      </w:r>
      <w:r>
        <w:br/>
      </w:r>
      <w:r w:rsidRPr="00D53282">
        <w:rPr>
          <w:b/>
        </w:rPr>
        <w:t>Abstract:</w:t>
      </w:r>
      <w:r w:rsidRPr="00D53282">
        <w:t xml:space="preserve"> </w:t>
      </w:r>
      <w:r>
        <w:br/>
        <w:t>To: CT WG4. CC: CT WG1, CT WG3. Attachments: 23.501 CR5890 and CR5891.</w:t>
      </w:r>
    </w:p>
    <w:p w14:paraId="281A4C97" w14:textId="77777777" w:rsidR="006D27FF" w:rsidRPr="00B81031" w:rsidRDefault="006D27FF" w:rsidP="006D27FF">
      <w:pPr>
        <w:keepNext/>
        <w:keepLines/>
        <w:rPr>
          <w:i/>
        </w:rPr>
      </w:pPr>
      <w:r w:rsidRPr="00B81031">
        <w:rPr>
          <w:b/>
          <w:bCs/>
          <w:i/>
        </w:rPr>
        <w:t>Comment:</w:t>
      </w:r>
      <w:r>
        <w:rPr>
          <w:i/>
        </w:rPr>
        <w:t xml:space="preserve"> Response to</w:t>
      </w:r>
      <w:r>
        <w:rPr>
          <w:color w:val="0000FF"/>
        </w:rPr>
        <w:t xml:space="preserve"> S2-2500011</w:t>
      </w:r>
      <w:r>
        <w:t>.</w:t>
      </w:r>
    </w:p>
    <w:p w14:paraId="13F90F5B" w14:textId="77777777" w:rsidR="006D27FF" w:rsidRPr="005B25A1" w:rsidRDefault="006D27FF" w:rsidP="006D27FF">
      <w:pPr>
        <w:keepNext/>
        <w:keepLines/>
        <w:rPr>
          <w:b/>
          <w:bCs/>
        </w:rPr>
      </w:pPr>
      <w:r w:rsidRPr="005B25A1">
        <w:rPr>
          <w:b/>
          <w:bCs/>
        </w:rPr>
        <w:t>Convenor comment:</w:t>
      </w:r>
    </w:p>
    <w:p w14:paraId="54CEC902" w14:textId="77777777" w:rsidR="006D27FF" w:rsidRPr="005B25A1" w:rsidRDefault="006D27FF" w:rsidP="006D27FF">
      <w:pPr>
        <w:keepNext/>
        <w:keepLines/>
      </w:pPr>
      <w:r w:rsidRPr="005B25A1">
        <w:t>Baseline.</w:t>
      </w:r>
    </w:p>
    <w:p w14:paraId="1C023F59" w14:textId="77777777" w:rsidR="006D27FF" w:rsidRPr="005B25A1" w:rsidRDefault="006D27FF" w:rsidP="006D27FF">
      <w:pPr>
        <w:pStyle w:val="FP"/>
        <w:keepNext/>
        <w:rPr>
          <w:b/>
          <w:bCs/>
          <w:i/>
          <w:iCs/>
          <w:sz w:val="18"/>
          <w:szCs w:val="18"/>
        </w:rPr>
      </w:pPr>
      <w:r w:rsidRPr="005B25A1">
        <w:rPr>
          <w:b/>
          <w:bCs/>
          <w:i/>
          <w:iCs/>
          <w:sz w:val="18"/>
          <w:szCs w:val="18"/>
        </w:rPr>
        <w:t>e-mail discussion:</w:t>
      </w:r>
    </w:p>
    <w:p w14:paraId="1D450935" w14:textId="77777777" w:rsidR="006D27FF" w:rsidRDefault="006D27FF" w:rsidP="006D27FF">
      <w:pPr>
        <w:pStyle w:val="FP"/>
        <w:keepNext/>
        <w:rPr>
          <w:i/>
          <w:iCs/>
          <w:sz w:val="18"/>
          <w:szCs w:val="18"/>
        </w:rPr>
      </w:pPr>
      <w:r w:rsidRPr="005B25A1">
        <w:rPr>
          <w:i/>
          <w:iCs/>
          <w:sz w:val="18"/>
          <w:szCs w:val="18"/>
        </w:rPr>
        <w:t>Dan Wang(China Mobile) provides r01 to only keep the attached document and remove all the detailed description. Please notice that this LS depends on the CR progress of S2-2500125/126.</w:t>
      </w:r>
    </w:p>
    <w:p w14:paraId="7C7F01DA" w14:textId="77777777" w:rsidR="006D27FF" w:rsidRDefault="006D27FF" w:rsidP="006D27FF">
      <w:pPr>
        <w:pStyle w:val="FP"/>
        <w:keepNext/>
        <w:rPr>
          <w:i/>
          <w:iCs/>
          <w:sz w:val="18"/>
          <w:szCs w:val="18"/>
        </w:rPr>
      </w:pPr>
      <w:r w:rsidRPr="005B25A1">
        <w:rPr>
          <w:i/>
          <w:iCs/>
          <w:sz w:val="18"/>
          <w:szCs w:val="18"/>
        </w:rPr>
        <w:t>==== General Revisions Deadline ====.</w:t>
      </w:r>
    </w:p>
    <w:p w14:paraId="2F7712F7" w14:textId="77777777" w:rsidR="006D27FF" w:rsidRDefault="006D27FF" w:rsidP="006D27FF">
      <w:pPr>
        <w:pStyle w:val="FP"/>
        <w:keepNext/>
        <w:rPr>
          <w:i/>
          <w:iCs/>
          <w:sz w:val="18"/>
          <w:szCs w:val="18"/>
        </w:rPr>
      </w:pPr>
      <w:r w:rsidRPr="005B25A1">
        <w:rPr>
          <w:i/>
          <w:iCs/>
          <w:sz w:val="18"/>
          <w:szCs w:val="18"/>
        </w:rPr>
        <w:t>Sebastian (Qualcomm) proposes to go with r00; objects to r01 as r01 is not sufficient given the discussion on the to-be-attached CR.</w:t>
      </w:r>
    </w:p>
    <w:p w14:paraId="061F507F" w14:textId="77777777" w:rsidR="006D27FF" w:rsidRDefault="006D27FF" w:rsidP="006D27FF">
      <w:pPr>
        <w:pStyle w:val="FP"/>
        <w:keepNext/>
        <w:rPr>
          <w:i/>
          <w:iCs/>
          <w:sz w:val="18"/>
          <w:szCs w:val="18"/>
        </w:rPr>
      </w:pPr>
      <w:r w:rsidRPr="005B25A1">
        <w:rPr>
          <w:i/>
          <w:iCs/>
          <w:sz w:val="18"/>
          <w:szCs w:val="18"/>
        </w:rPr>
        <w:t>Xiaowan(vivo) object to the original and revisions.</w:t>
      </w:r>
    </w:p>
    <w:p w14:paraId="7A5FC58A" w14:textId="77777777" w:rsidR="006D27FF" w:rsidRDefault="006D27FF" w:rsidP="006D27FF">
      <w:pPr>
        <w:pStyle w:val="FP"/>
        <w:keepNext/>
        <w:rPr>
          <w:i/>
          <w:iCs/>
          <w:sz w:val="18"/>
          <w:szCs w:val="18"/>
        </w:rPr>
      </w:pPr>
      <w:r w:rsidRPr="005B25A1">
        <w:rPr>
          <w:i/>
          <w:iCs/>
          <w:sz w:val="18"/>
          <w:szCs w:val="18"/>
        </w:rPr>
        <w:t>Xiaowan(vivo) for the sake of progress, revoke my objection.</w:t>
      </w:r>
    </w:p>
    <w:p w14:paraId="472A422F" w14:textId="77777777" w:rsidR="006D27FF" w:rsidRDefault="006D27FF" w:rsidP="006D27FF">
      <w:pPr>
        <w:pStyle w:val="FP"/>
        <w:keepNext/>
        <w:rPr>
          <w:i/>
          <w:iCs/>
          <w:sz w:val="18"/>
          <w:szCs w:val="18"/>
        </w:rPr>
      </w:pPr>
      <w:r w:rsidRPr="005B25A1">
        <w:rPr>
          <w:i/>
          <w:iCs/>
          <w:sz w:val="18"/>
          <w:szCs w:val="18"/>
        </w:rPr>
        <w:t>==== Comments Deadline ====.</w:t>
      </w:r>
    </w:p>
    <w:p w14:paraId="3B39D313" w14:textId="77777777" w:rsidR="006D27FF" w:rsidRPr="005B25A1" w:rsidRDefault="006D27FF" w:rsidP="006D27FF">
      <w:pPr>
        <w:pStyle w:val="FP"/>
        <w:keepNext/>
        <w:rPr>
          <w:i/>
          <w:iCs/>
          <w:sz w:val="18"/>
          <w:szCs w:val="18"/>
        </w:rPr>
      </w:pPr>
    </w:p>
    <w:p w14:paraId="010AC988" w14:textId="77777777" w:rsidR="00BB7441" w:rsidRPr="005B25A1" w:rsidRDefault="00BB7441" w:rsidP="00BB7441">
      <w:pPr>
        <w:keepNext/>
        <w:keepLines/>
        <w:rPr>
          <w:b/>
          <w:bCs/>
        </w:rPr>
      </w:pPr>
      <w:r>
        <w:rPr>
          <w:b/>
          <w:bCs/>
        </w:rPr>
        <w:t>Session comment</w:t>
      </w:r>
      <w:r w:rsidRPr="005B25A1">
        <w:rPr>
          <w:b/>
          <w:bCs/>
        </w:rPr>
        <w:t>:</w:t>
      </w:r>
    </w:p>
    <w:p w14:paraId="62F7F9E0" w14:textId="77777777" w:rsidR="006D27FF" w:rsidRPr="005B25A1" w:rsidRDefault="006D27FF" w:rsidP="006D27FF">
      <w:pPr>
        <w:keepNext/>
        <w:keepLines/>
      </w:pPr>
      <w:r w:rsidRPr="005B25A1">
        <w:t>Agree r01? Dependency on</w:t>
      </w:r>
      <w:r>
        <w:rPr>
          <w:color w:val="0000FF"/>
        </w:rPr>
        <w:t xml:space="preserve"> S2-2500125</w:t>
      </w:r>
      <w:r>
        <w:t>.</w:t>
      </w:r>
    </w:p>
    <w:p w14:paraId="28228910" w14:textId="77777777" w:rsidR="002E585C" w:rsidRPr="005B25A1" w:rsidRDefault="002E585C" w:rsidP="002E585C">
      <w:pPr>
        <w:keepNext/>
        <w:keepLines/>
        <w:rPr>
          <w:b/>
          <w:bCs/>
        </w:rPr>
      </w:pPr>
      <w:r>
        <w:rPr>
          <w:b/>
          <w:bCs/>
        </w:rPr>
        <w:t>CC#4</w:t>
      </w:r>
      <w:r w:rsidRPr="005B25A1">
        <w:rPr>
          <w:b/>
          <w:bCs/>
        </w:rPr>
        <w:t xml:space="preserve"> Discussion:</w:t>
      </w:r>
    </w:p>
    <w:p w14:paraId="3E11D1A0" w14:textId="5DEC51E6" w:rsidR="002E585C" w:rsidRDefault="002E585C" w:rsidP="002E585C">
      <w:pPr>
        <w:keepNext/>
        <w:keepLines/>
      </w:pPr>
      <w:r>
        <w:t xml:space="preserve">CATT commented that the jitter information is not included in the approved CR and should be added again. Nokia commented that the CR could not be agreed with the Jitter, as Huawei had issues with it and it is not considered relevant. Jitter should be removed from the bullet in this LS. This was revised to </w:t>
      </w:r>
      <w:r w:rsidRPr="00CE3EC0">
        <w:rPr>
          <w:color w:val="0000FF"/>
        </w:rPr>
        <w:t>S2-2</w:t>
      </w:r>
      <w:r>
        <w:rPr>
          <w:color w:val="0000FF"/>
        </w:rPr>
        <w:t>501332</w:t>
      </w:r>
      <w:r>
        <w:t>.</w:t>
      </w:r>
    </w:p>
    <w:p w14:paraId="4CA3C4C9" w14:textId="77777777" w:rsidR="002E585C" w:rsidRDefault="002E585C" w:rsidP="002E585C">
      <w:pPr>
        <w:keepNext/>
        <w:keepLines/>
      </w:pPr>
      <w:r>
        <w:t xml:space="preserve">This was </w:t>
      </w:r>
      <w:r w:rsidRPr="00C3284B">
        <w:rPr>
          <w:color w:val="FF0000"/>
          <w:lang w:eastAsia="en-US"/>
        </w:rPr>
        <w:t>approved</w:t>
      </w:r>
      <w:r>
        <w:t>.</w:t>
      </w:r>
    </w:p>
    <w:p w14:paraId="2B2D823C" w14:textId="77777777" w:rsidR="002E585C" w:rsidRPr="00EB0339" w:rsidRDefault="002E585C" w:rsidP="002E585C">
      <w:r w:rsidRPr="005B25A1">
        <w:rPr>
          <w:b/>
          <w:bCs/>
        </w:rPr>
        <w:t>Status:</w:t>
      </w:r>
      <w:r>
        <w:t xml:space="preserve"> </w:t>
      </w:r>
      <w:r w:rsidRPr="00C3284B">
        <w:rPr>
          <w:color w:val="FF0000"/>
          <w:lang w:eastAsia="en-US"/>
        </w:rPr>
        <w:t>Approved</w:t>
      </w:r>
      <w:r>
        <w:t>.</w:t>
      </w:r>
    </w:p>
    <w:p w14:paraId="6260D3F7" w14:textId="77777777" w:rsidR="00BB7441" w:rsidRDefault="00BB7441" w:rsidP="00BB7441">
      <w:pPr>
        <w:pStyle w:val="NormTop"/>
      </w:pPr>
      <w:r>
        <w:rPr>
          <w:color w:val="0000FF"/>
        </w:rPr>
        <w:t>S2-2500011</w:t>
      </w:r>
      <w:r w:rsidRPr="00D53282">
        <w:t xml:space="preserve"> </w:t>
      </w:r>
      <w:r>
        <w:t>(LS IN) LS from CT WG4: LS on Support of XRM services in Roaming scenarios (Source: CT WG4 (C4-244534))</w:t>
      </w:r>
      <w:r>
        <w:br/>
      </w:r>
      <w:r w:rsidRPr="00D53282">
        <w:rPr>
          <w:b/>
        </w:rPr>
        <w:t>Document for:</w:t>
      </w:r>
      <w:r w:rsidRPr="00D53282">
        <w:t xml:space="preserve"> </w:t>
      </w:r>
      <w:r>
        <w:t>Action</w:t>
      </w:r>
      <w:r>
        <w:br/>
      </w:r>
      <w:r w:rsidRPr="00D53282">
        <w:rPr>
          <w:b/>
        </w:rPr>
        <w:t>Abstract:</w:t>
      </w:r>
      <w:r w:rsidRPr="00D53282">
        <w:t xml:space="preserve"> </w:t>
      </w:r>
      <w:r>
        <w:br/>
        <w:t>CT WG4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During the discussion of the CT WID on XRM_Ph2, different views were expressed on whether this was intended by stage 2. Action: CT WG4 kindly asks SA WG2 to clarify whether XRM services can be supported in roaming scenarios.</w:t>
      </w:r>
    </w:p>
    <w:p w14:paraId="37B0A0D1" w14:textId="77777777" w:rsidR="00BB7441" w:rsidRPr="00B81031" w:rsidRDefault="00BB7441" w:rsidP="00BB7441">
      <w:pPr>
        <w:keepNext/>
        <w:keepLines/>
        <w:rPr>
          <w:i/>
        </w:rPr>
      </w:pPr>
      <w:r w:rsidRPr="00B81031">
        <w:rPr>
          <w:b/>
          <w:bCs/>
          <w:i/>
        </w:rPr>
        <w:t>Comment:</w:t>
      </w:r>
      <w:r>
        <w:rPr>
          <w:i/>
        </w:rPr>
        <w:t xml:space="preserve"> Responses drafted in</w:t>
      </w:r>
      <w:r>
        <w:rPr>
          <w:color w:val="0000FF"/>
        </w:rPr>
        <w:t xml:space="preserve"> S2-2500127</w:t>
      </w:r>
      <w:r>
        <w:t>,</w:t>
      </w:r>
      <w:r>
        <w:rPr>
          <w:color w:val="0000FF"/>
        </w:rPr>
        <w:t xml:space="preserve"> S2-2500167</w:t>
      </w:r>
      <w:r>
        <w:t>,</w:t>
      </w:r>
      <w:r>
        <w:rPr>
          <w:color w:val="0000FF"/>
        </w:rPr>
        <w:t xml:space="preserve"> S2-2500380</w:t>
      </w:r>
      <w:r>
        <w:t>.</w:t>
      </w:r>
    </w:p>
    <w:p w14:paraId="0E1655F5" w14:textId="77777777" w:rsidR="00BB7441" w:rsidRPr="005B25A1" w:rsidRDefault="00BB7441" w:rsidP="00BB7441">
      <w:pPr>
        <w:keepNext/>
        <w:keepLines/>
        <w:rPr>
          <w:b/>
          <w:bCs/>
        </w:rPr>
      </w:pPr>
      <w:r>
        <w:rPr>
          <w:b/>
          <w:bCs/>
        </w:rPr>
        <w:t>Session comment</w:t>
      </w:r>
      <w:r w:rsidRPr="005B25A1">
        <w:rPr>
          <w:b/>
          <w:bCs/>
        </w:rPr>
        <w:t>:</w:t>
      </w:r>
    </w:p>
    <w:p w14:paraId="09EC5E4A" w14:textId="77777777" w:rsidR="00BB7441" w:rsidRPr="005B25A1" w:rsidRDefault="00BB7441" w:rsidP="00BB7441">
      <w:pPr>
        <w:keepNext/>
        <w:keepLines/>
      </w:pPr>
      <w:r w:rsidRPr="005B25A1">
        <w:t>Dependency on</w:t>
      </w:r>
      <w:r>
        <w:rPr>
          <w:color w:val="0000FF"/>
        </w:rPr>
        <w:t xml:space="preserve"> S2-2500125</w:t>
      </w:r>
      <w:r>
        <w:t>.</w:t>
      </w:r>
    </w:p>
    <w:p w14:paraId="3BEA6C4B" w14:textId="77777777" w:rsidR="00D747F2" w:rsidRPr="005B25A1" w:rsidRDefault="00D747F2" w:rsidP="00D747F2">
      <w:pPr>
        <w:keepNext/>
        <w:keepLines/>
        <w:rPr>
          <w:b/>
          <w:bCs/>
        </w:rPr>
      </w:pPr>
      <w:r>
        <w:rPr>
          <w:b/>
          <w:bCs/>
        </w:rPr>
        <w:t>CC#4</w:t>
      </w:r>
      <w:r w:rsidRPr="005B25A1">
        <w:rPr>
          <w:b/>
          <w:bCs/>
        </w:rPr>
        <w:t xml:space="preserve"> Discussion:</w:t>
      </w:r>
    </w:p>
    <w:p w14:paraId="6AE47201" w14:textId="446E9FEE" w:rsidR="00BB7441" w:rsidRPr="005B25A1" w:rsidRDefault="00BB7441" w:rsidP="00BB7441">
      <w:pPr>
        <w:keepNext/>
        <w:keepLines/>
      </w:pPr>
      <w:r>
        <w:t xml:space="preserve">Final response in </w:t>
      </w:r>
      <w:r w:rsidRPr="00CE3EC0">
        <w:rPr>
          <w:color w:val="0000FF"/>
        </w:rPr>
        <w:t>S2-2</w:t>
      </w:r>
      <w:r>
        <w:rPr>
          <w:color w:val="0000FF"/>
        </w:rPr>
        <w:t>501332</w:t>
      </w:r>
      <w:r>
        <w:t>.</w:t>
      </w:r>
    </w:p>
    <w:p w14:paraId="196CA344" w14:textId="77777777" w:rsidR="00BB7441" w:rsidRPr="00EB0339" w:rsidRDefault="00BB7441" w:rsidP="00BB7441">
      <w:r w:rsidRPr="005B25A1">
        <w:rPr>
          <w:b/>
          <w:bCs/>
        </w:rPr>
        <w:t>Status:</w:t>
      </w:r>
      <w:r>
        <w:t xml:space="preserve"> </w:t>
      </w:r>
      <w:r w:rsidRPr="00BB7441">
        <w:rPr>
          <w:color w:val="00B050"/>
          <w:lang w:eastAsia="en-US"/>
        </w:rPr>
        <w:t>Replied to</w:t>
      </w:r>
      <w:r>
        <w:t>.</w:t>
      </w:r>
    </w:p>
    <w:p w14:paraId="2C0771E6" w14:textId="77777777" w:rsidR="006D27FF" w:rsidRDefault="006D27FF" w:rsidP="006D27FF"/>
    <w:p w14:paraId="5579282C" w14:textId="7F31F93F" w:rsidR="00032671" w:rsidRPr="00032671" w:rsidRDefault="00032671" w:rsidP="00032671">
      <w:pPr>
        <w:pStyle w:val="B1"/>
        <w:rPr>
          <w:b/>
          <w:bCs/>
        </w:rPr>
      </w:pPr>
      <w:r w:rsidRPr="00032671">
        <w:rPr>
          <w:b/>
          <w:bCs/>
        </w:rPr>
        <w:t>-</w:t>
      </w:r>
      <w:r w:rsidRPr="00032671">
        <w:rPr>
          <w:b/>
          <w:bCs/>
        </w:rPr>
        <w:tab/>
        <w:t xml:space="preserve">Ambient IoT: Whether and how to support enabling temporarily disabled </w:t>
      </w:r>
      <w:proofErr w:type="spellStart"/>
      <w:r w:rsidRPr="00032671">
        <w:rPr>
          <w:b/>
          <w:bCs/>
        </w:rPr>
        <w:t>AIoT</w:t>
      </w:r>
      <w:proofErr w:type="spellEnd"/>
      <w:r w:rsidRPr="00032671">
        <w:rPr>
          <w:b/>
          <w:bCs/>
        </w:rPr>
        <w:t xml:space="preserve"> devices</w:t>
      </w:r>
    </w:p>
    <w:p w14:paraId="46E83F28" w14:textId="51598EBD" w:rsidR="00032671" w:rsidRDefault="00032671" w:rsidP="00032671">
      <w:pPr>
        <w:pStyle w:val="B2"/>
      </w:pPr>
      <w:r>
        <w:t>-</w:t>
      </w:r>
      <w:r>
        <w:tab/>
        <w:t>Option 1 (S2-2500374) will be discussed further and the outcome checked at the final deadline to see if concerns can be addressed.</w:t>
      </w:r>
    </w:p>
    <w:p w14:paraId="624FECA1" w14:textId="4A57F3D2" w:rsidR="00032671" w:rsidRDefault="00032671" w:rsidP="00032671">
      <w:pPr>
        <w:pStyle w:val="B2"/>
      </w:pPr>
      <w:r>
        <w:t>-</w:t>
      </w:r>
      <w:r>
        <w:tab/>
        <w:t>Discuss S2-2500374 in CC#4</w:t>
      </w:r>
    </w:p>
    <w:p w14:paraId="2A00814A" w14:textId="77777777" w:rsidR="00BB7441" w:rsidRDefault="00BB7441" w:rsidP="00032671">
      <w:pPr>
        <w:pStyle w:val="B2"/>
      </w:pPr>
    </w:p>
    <w:p w14:paraId="29ED475E" w14:textId="77777777" w:rsidR="002E585C" w:rsidRDefault="002E585C" w:rsidP="002E585C">
      <w:pPr>
        <w:pStyle w:val="NormTop"/>
      </w:pPr>
      <w:r>
        <w:rPr>
          <w:color w:val="0000FF"/>
        </w:rPr>
        <w:lastRenderedPageBreak/>
        <w:t>S2-2500374</w:t>
      </w:r>
      <w:r w:rsidRPr="00D53282">
        <w:t xml:space="preserve"> </w:t>
      </w:r>
      <w:r>
        <w:t xml:space="preserve">(P-CR) 23.700-13: KI#3, Conclusion update on enabling temporarily disabled </w:t>
      </w:r>
      <w:proofErr w:type="spellStart"/>
      <w:r>
        <w:t>AIoT</w:t>
      </w:r>
      <w:proofErr w:type="spellEnd"/>
      <w:r>
        <w:t xml:space="preserve"> devices.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conclusion on KI#3 to resolve the editor s note.</w:t>
      </w:r>
    </w:p>
    <w:p w14:paraId="0ED7A8EF" w14:textId="77777777" w:rsidR="002E585C" w:rsidRPr="005B25A1" w:rsidRDefault="002E585C" w:rsidP="002E585C">
      <w:pPr>
        <w:keepNext/>
        <w:keepLines/>
        <w:rPr>
          <w:b/>
          <w:bCs/>
        </w:rPr>
      </w:pPr>
      <w:r w:rsidRPr="005B25A1">
        <w:rPr>
          <w:b/>
          <w:bCs/>
        </w:rPr>
        <w:t>Convenor comment:</w:t>
      </w:r>
    </w:p>
    <w:p w14:paraId="02788CC1" w14:textId="77777777" w:rsidR="002E585C" w:rsidRPr="005B25A1" w:rsidRDefault="002E585C" w:rsidP="002E585C">
      <w:pPr>
        <w:keepNext/>
        <w:keepLines/>
      </w:pPr>
      <w:r w:rsidRPr="005B25A1">
        <w:t>Email thread for discussion?</w:t>
      </w:r>
    </w:p>
    <w:p w14:paraId="65BC76DE" w14:textId="77777777" w:rsidR="002E585C" w:rsidRPr="005B25A1" w:rsidRDefault="002E585C" w:rsidP="002E585C">
      <w:pPr>
        <w:pStyle w:val="FP"/>
        <w:keepNext/>
        <w:rPr>
          <w:b/>
          <w:bCs/>
          <w:i/>
          <w:iCs/>
          <w:sz w:val="18"/>
          <w:szCs w:val="18"/>
        </w:rPr>
      </w:pPr>
      <w:r w:rsidRPr="005B25A1">
        <w:rPr>
          <w:b/>
          <w:bCs/>
          <w:i/>
          <w:iCs/>
          <w:sz w:val="18"/>
          <w:szCs w:val="18"/>
        </w:rPr>
        <w:t>e-mail discussion:</w:t>
      </w:r>
    </w:p>
    <w:p w14:paraId="0A2909AE" w14:textId="77777777" w:rsidR="002E585C" w:rsidRDefault="002E585C" w:rsidP="002E585C">
      <w:pPr>
        <w:pStyle w:val="FP"/>
        <w:keepNext/>
        <w:rPr>
          <w:i/>
          <w:iCs/>
          <w:sz w:val="18"/>
          <w:szCs w:val="18"/>
        </w:rPr>
      </w:pPr>
      <w:r w:rsidRPr="005B25A1">
        <w:rPr>
          <w:i/>
          <w:iCs/>
          <w:sz w:val="18"/>
          <w:szCs w:val="18"/>
        </w:rPr>
        <w:t>Jungshin (Samsung) proposed to discuss as baseline and merge S2-2500771, S2-2500853, S2-2500888, S2-2500351, S2-2500793, and S2-2500889.</w:t>
      </w:r>
    </w:p>
    <w:p w14:paraId="63651952" w14:textId="77777777" w:rsidR="002E585C" w:rsidRDefault="002E585C" w:rsidP="002E585C">
      <w:pPr>
        <w:pStyle w:val="FP"/>
        <w:keepNext/>
        <w:rPr>
          <w:i/>
          <w:iCs/>
          <w:sz w:val="18"/>
          <w:szCs w:val="18"/>
        </w:rPr>
      </w:pPr>
      <w:r w:rsidRPr="005B25A1">
        <w:rPr>
          <w:i/>
          <w:iCs/>
          <w:sz w:val="18"/>
          <w:szCs w:val="18"/>
        </w:rPr>
        <w:t>Fei (OPPO) responds to Robbie (Ericsson).</w:t>
      </w:r>
    </w:p>
    <w:p w14:paraId="38895913" w14:textId="77777777" w:rsidR="002E585C" w:rsidRDefault="002E585C" w:rsidP="002E585C">
      <w:pPr>
        <w:pStyle w:val="FP"/>
        <w:keepNext/>
        <w:rPr>
          <w:i/>
          <w:iCs/>
          <w:sz w:val="18"/>
          <w:szCs w:val="18"/>
        </w:rPr>
      </w:pPr>
      <w:r w:rsidRPr="005B25A1">
        <w:rPr>
          <w:i/>
          <w:iCs/>
          <w:sz w:val="18"/>
          <w:szCs w:val="18"/>
        </w:rPr>
        <w:t>Robbie (Ericsson) suggests using S2-2500425 as baseline.</w:t>
      </w:r>
    </w:p>
    <w:p w14:paraId="082AF22A" w14:textId="77777777" w:rsidR="002E585C" w:rsidRDefault="002E585C" w:rsidP="002E585C">
      <w:pPr>
        <w:pStyle w:val="FP"/>
        <w:keepNext/>
        <w:rPr>
          <w:i/>
          <w:iCs/>
          <w:sz w:val="18"/>
          <w:szCs w:val="18"/>
        </w:rPr>
      </w:pPr>
      <w:r w:rsidRPr="005B25A1">
        <w:rPr>
          <w:i/>
          <w:iCs/>
          <w:sz w:val="18"/>
          <w:szCs w:val="18"/>
        </w:rPr>
        <w:t>Deng Qiang (CATT) comments.</w:t>
      </w:r>
    </w:p>
    <w:p w14:paraId="7298FAF0" w14:textId="77777777" w:rsidR="002E585C" w:rsidRDefault="002E585C" w:rsidP="002E585C">
      <w:pPr>
        <w:pStyle w:val="FP"/>
        <w:keepNext/>
        <w:rPr>
          <w:i/>
          <w:iCs/>
          <w:sz w:val="18"/>
          <w:szCs w:val="18"/>
        </w:rPr>
      </w:pPr>
      <w:r w:rsidRPr="005B25A1">
        <w:rPr>
          <w:i/>
          <w:iCs/>
          <w:sz w:val="18"/>
          <w:szCs w:val="18"/>
        </w:rPr>
        <w:t>Robbie (Ericsson) replies to Fei (OPPO) and Deng Qiang (CATT).</w:t>
      </w:r>
    </w:p>
    <w:p w14:paraId="71DFC68A" w14:textId="77777777" w:rsidR="002E585C" w:rsidRDefault="002E585C" w:rsidP="002E585C">
      <w:pPr>
        <w:pStyle w:val="FP"/>
        <w:keepNext/>
        <w:rPr>
          <w:i/>
          <w:iCs/>
          <w:sz w:val="18"/>
          <w:szCs w:val="18"/>
        </w:rPr>
      </w:pPr>
      <w:r w:rsidRPr="005B25A1">
        <w:rPr>
          <w:i/>
          <w:iCs/>
          <w:sz w:val="18"/>
          <w:szCs w:val="18"/>
        </w:rPr>
        <w:t xml:space="preserve">Fei (OPPO) comments and proposes to have a </w:t>
      </w:r>
      <w:proofErr w:type="spellStart"/>
      <w:r w:rsidRPr="005B25A1">
        <w:rPr>
          <w:i/>
          <w:iCs/>
          <w:sz w:val="18"/>
          <w:szCs w:val="18"/>
        </w:rPr>
        <w:t>SoH</w:t>
      </w:r>
      <w:proofErr w:type="spellEnd"/>
      <w:r w:rsidRPr="005B25A1">
        <w:rPr>
          <w:i/>
          <w:iCs/>
          <w:sz w:val="18"/>
          <w:szCs w:val="18"/>
        </w:rPr>
        <w:t xml:space="preserve"> in CC#1.</w:t>
      </w:r>
    </w:p>
    <w:p w14:paraId="30D097FE" w14:textId="77777777" w:rsidR="002E585C" w:rsidRDefault="002E585C" w:rsidP="002E585C">
      <w:pPr>
        <w:pStyle w:val="FP"/>
        <w:keepNext/>
        <w:rPr>
          <w:i/>
          <w:iCs/>
          <w:sz w:val="18"/>
          <w:szCs w:val="18"/>
        </w:rPr>
      </w:pPr>
      <w:r w:rsidRPr="005B25A1">
        <w:rPr>
          <w:i/>
          <w:iCs/>
          <w:sz w:val="18"/>
          <w:szCs w:val="18"/>
        </w:rPr>
        <w:t xml:space="preserve">Dongjoo (Nokia) asks questions that need to be clarified before conducting a </w:t>
      </w:r>
      <w:proofErr w:type="spellStart"/>
      <w:r w:rsidRPr="005B25A1">
        <w:rPr>
          <w:i/>
          <w:iCs/>
          <w:sz w:val="18"/>
          <w:szCs w:val="18"/>
        </w:rPr>
        <w:t>SoH</w:t>
      </w:r>
      <w:proofErr w:type="spellEnd"/>
      <w:r w:rsidRPr="005B25A1">
        <w:rPr>
          <w:i/>
          <w:iCs/>
          <w:sz w:val="18"/>
          <w:szCs w:val="18"/>
        </w:rPr>
        <w:t>.</w:t>
      </w:r>
    </w:p>
    <w:p w14:paraId="4D63A87D" w14:textId="77777777" w:rsidR="002E585C" w:rsidRDefault="002E585C" w:rsidP="002E585C">
      <w:pPr>
        <w:pStyle w:val="FP"/>
        <w:keepNext/>
        <w:rPr>
          <w:i/>
          <w:iCs/>
          <w:sz w:val="18"/>
          <w:szCs w:val="18"/>
        </w:rPr>
      </w:pPr>
      <w:r w:rsidRPr="005B25A1">
        <w:rPr>
          <w:i/>
          <w:iCs/>
          <w:sz w:val="18"/>
          <w:szCs w:val="18"/>
        </w:rPr>
        <w:t>Fei (OPPO) responds to Dongjoo (Nokia).</w:t>
      </w:r>
    </w:p>
    <w:p w14:paraId="0343AC9D" w14:textId="77777777" w:rsidR="002E585C" w:rsidRDefault="002E585C" w:rsidP="002E585C">
      <w:pPr>
        <w:pStyle w:val="FP"/>
        <w:keepNext/>
        <w:rPr>
          <w:i/>
          <w:iCs/>
          <w:sz w:val="18"/>
          <w:szCs w:val="18"/>
        </w:rPr>
      </w:pPr>
      <w:r w:rsidRPr="005B25A1">
        <w:rPr>
          <w:i/>
          <w:iCs/>
          <w:sz w:val="18"/>
          <w:szCs w:val="18"/>
        </w:rPr>
        <w:t>Dongjoo (Nokia) asks further questions to Fei (OPPO).</w:t>
      </w:r>
    </w:p>
    <w:p w14:paraId="5641B769" w14:textId="77777777" w:rsidR="002E585C" w:rsidRDefault="002E585C" w:rsidP="002E585C">
      <w:pPr>
        <w:pStyle w:val="FP"/>
        <w:keepNext/>
        <w:rPr>
          <w:i/>
          <w:iCs/>
          <w:sz w:val="18"/>
          <w:szCs w:val="18"/>
        </w:rPr>
      </w:pPr>
      <w:r w:rsidRPr="005B25A1">
        <w:rPr>
          <w:i/>
          <w:iCs/>
          <w:sz w:val="18"/>
          <w:szCs w:val="18"/>
        </w:rPr>
        <w:t xml:space="preserve">Xiaowan(vivo) agree Dongjoo (Nokia) to clarify the question for </w:t>
      </w:r>
      <w:proofErr w:type="spellStart"/>
      <w:r w:rsidRPr="005B25A1">
        <w:rPr>
          <w:i/>
          <w:iCs/>
          <w:sz w:val="18"/>
          <w:szCs w:val="18"/>
        </w:rPr>
        <w:t>SoH</w:t>
      </w:r>
      <w:proofErr w:type="spellEnd"/>
      <w:r w:rsidRPr="005B25A1">
        <w:rPr>
          <w:i/>
          <w:iCs/>
          <w:sz w:val="18"/>
          <w:szCs w:val="18"/>
        </w:rPr>
        <w:t xml:space="preserve"> firstly.</w:t>
      </w:r>
    </w:p>
    <w:p w14:paraId="32260FB7" w14:textId="77777777" w:rsidR="002E585C" w:rsidRDefault="002E585C" w:rsidP="002E585C">
      <w:pPr>
        <w:pStyle w:val="FP"/>
        <w:keepNext/>
        <w:rPr>
          <w:i/>
          <w:iCs/>
          <w:sz w:val="18"/>
          <w:szCs w:val="18"/>
        </w:rPr>
      </w:pPr>
      <w:r w:rsidRPr="005B25A1">
        <w:rPr>
          <w:i/>
          <w:iCs/>
          <w:sz w:val="18"/>
          <w:szCs w:val="18"/>
        </w:rPr>
        <w:t>Fei (OPPO) clarify it a bit.</w:t>
      </w:r>
    </w:p>
    <w:p w14:paraId="79359E6B" w14:textId="77777777" w:rsidR="002E585C" w:rsidRDefault="002E585C" w:rsidP="002E585C">
      <w:pPr>
        <w:pStyle w:val="FP"/>
        <w:keepNext/>
        <w:rPr>
          <w:i/>
          <w:iCs/>
          <w:sz w:val="18"/>
          <w:szCs w:val="18"/>
        </w:rPr>
      </w:pPr>
      <w:r w:rsidRPr="005B25A1">
        <w:rPr>
          <w:i/>
          <w:iCs/>
          <w:sz w:val="18"/>
          <w:szCs w:val="18"/>
        </w:rPr>
        <w:t>Sang-Jun (Samsung) comments that SA2 can decide to support this feature, with Category 2 work (with NOTE regarding RAN alignment).</w:t>
      </w:r>
    </w:p>
    <w:p w14:paraId="190B5EE4" w14:textId="77777777" w:rsidR="002E585C" w:rsidRDefault="002E585C" w:rsidP="002E585C">
      <w:pPr>
        <w:pStyle w:val="FP"/>
        <w:keepNext/>
        <w:rPr>
          <w:i/>
          <w:iCs/>
          <w:sz w:val="18"/>
          <w:szCs w:val="18"/>
        </w:rPr>
      </w:pPr>
      <w:r w:rsidRPr="005B25A1">
        <w:rPr>
          <w:i/>
          <w:iCs/>
          <w:sz w:val="18"/>
          <w:szCs w:val="18"/>
        </w:rPr>
        <w:t>Lars (Sony) comments on the topic.</w:t>
      </w:r>
    </w:p>
    <w:p w14:paraId="64441995" w14:textId="77777777" w:rsidR="002E585C" w:rsidRDefault="002E585C" w:rsidP="002E585C">
      <w:pPr>
        <w:pStyle w:val="FP"/>
        <w:keepNext/>
        <w:rPr>
          <w:i/>
          <w:iCs/>
          <w:sz w:val="18"/>
          <w:szCs w:val="18"/>
        </w:rPr>
      </w:pPr>
      <w:r w:rsidRPr="005B25A1">
        <w:rPr>
          <w:i/>
          <w:iCs/>
          <w:sz w:val="18"/>
          <w:szCs w:val="18"/>
        </w:rPr>
        <w:t>Henrik N (NTT DOCOMO) comments on the topic.</w:t>
      </w:r>
    </w:p>
    <w:p w14:paraId="23965148" w14:textId="77777777" w:rsidR="002E585C" w:rsidRDefault="002E585C" w:rsidP="002E585C">
      <w:pPr>
        <w:pStyle w:val="FP"/>
        <w:keepNext/>
        <w:rPr>
          <w:i/>
          <w:iCs/>
          <w:sz w:val="18"/>
          <w:szCs w:val="18"/>
        </w:rPr>
      </w:pPr>
      <w:proofErr w:type="spellStart"/>
      <w:r w:rsidRPr="005B25A1">
        <w:rPr>
          <w:i/>
          <w:iCs/>
          <w:sz w:val="18"/>
          <w:szCs w:val="18"/>
        </w:rPr>
        <w:t>Junan</w:t>
      </w:r>
      <w:proofErr w:type="spellEnd"/>
      <w:r w:rsidRPr="005B25A1">
        <w:rPr>
          <w:i/>
          <w:iCs/>
          <w:sz w:val="18"/>
          <w:szCs w:val="18"/>
        </w:rPr>
        <w:t xml:space="preserve"> Peng(China Mobile) comments on the topic.</w:t>
      </w:r>
    </w:p>
    <w:p w14:paraId="58B8FD10" w14:textId="77777777" w:rsidR="002E585C" w:rsidRDefault="002E585C" w:rsidP="002E585C">
      <w:pPr>
        <w:pStyle w:val="FP"/>
        <w:keepNext/>
        <w:rPr>
          <w:i/>
          <w:iCs/>
          <w:sz w:val="18"/>
          <w:szCs w:val="18"/>
        </w:rPr>
      </w:pPr>
      <w:proofErr w:type="spellStart"/>
      <w:r w:rsidRPr="005B25A1">
        <w:rPr>
          <w:i/>
          <w:iCs/>
          <w:sz w:val="18"/>
          <w:szCs w:val="18"/>
        </w:rPr>
        <w:t>Junan</w:t>
      </w:r>
      <w:proofErr w:type="spellEnd"/>
      <w:r w:rsidRPr="005B25A1">
        <w:rPr>
          <w:i/>
          <w:iCs/>
          <w:sz w:val="18"/>
          <w:szCs w:val="18"/>
        </w:rPr>
        <w:t xml:space="preserve"> Peng (China Mobile) asks Fei (OPPO) further questions.</w:t>
      </w:r>
    </w:p>
    <w:p w14:paraId="4BD13AB5" w14:textId="77777777" w:rsidR="002E585C" w:rsidRDefault="002E585C" w:rsidP="002E585C">
      <w:pPr>
        <w:pStyle w:val="FP"/>
        <w:keepNext/>
        <w:rPr>
          <w:i/>
          <w:iCs/>
          <w:sz w:val="18"/>
          <w:szCs w:val="18"/>
        </w:rPr>
      </w:pPr>
      <w:r w:rsidRPr="005B25A1">
        <w:rPr>
          <w:i/>
          <w:iCs/>
          <w:sz w:val="18"/>
          <w:szCs w:val="18"/>
        </w:rPr>
        <w:t>Guanzhou (</w:t>
      </w:r>
      <w:proofErr w:type="spellStart"/>
      <w:r w:rsidRPr="005B25A1">
        <w:rPr>
          <w:i/>
          <w:iCs/>
          <w:sz w:val="18"/>
          <w:szCs w:val="18"/>
        </w:rPr>
        <w:t>InterDigital</w:t>
      </w:r>
      <w:proofErr w:type="spellEnd"/>
      <w:r w:rsidRPr="005B25A1">
        <w:rPr>
          <w:i/>
          <w:iCs/>
          <w:sz w:val="18"/>
          <w:szCs w:val="18"/>
        </w:rPr>
        <w:t>) comments.</w:t>
      </w:r>
    </w:p>
    <w:p w14:paraId="34C6212C" w14:textId="77777777" w:rsidR="002E585C" w:rsidRDefault="002E585C" w:rsidP="002E585C">
      <w:pPr>
        <w:pStyle w:val="FP"/>
        <w:keepNext/>
        <w:rPr>
          <w:i/>
          <w:iCs/>
          <w:sz w:val="18"/>
          <w:szCs w:val="18"/>
        </w:rPr>
      </w:pPr>
      <w:r w:rsidRPr="005B25A1">
        <w:rPr>
          <w:i/>
          <w:iCs/>
          <w:sz w:val="18"/>
          <w:szCs w:val="18"/>
        </w:rPr>
        <w:t>Robbie (Ericsson) provides further views.</w:t>
      </w:r>
    </w:p>
    <w:p w14:paraId="2FF372A5" w14:textId="77777777" w:rsidR="002E585C" w:rsidRDefault="002E585C" w:rsidP="002E585C">
      <w:pPr>
        <w:pStyle w:val="FP"/>
        <w:keepNext/>
        <w:rPr>
          <w:i/>
          <w:iCs/>
          <w:sz w:val="18"/>
          <w:szCs w:val="18"/>
        </w:rPr>
      </w:pPr>
      <w:r w:rsidRPr="005B25A1">
        <w:rPr>
          <w:i/>
          <w:iCs/>
          <w:sz w:val="18"/>
          <w:szCs w:val="18"/>
        </w:rPr>
        <w:t>Fei (OPPO) provided responses and views.</w:t>
      </w:r>
    </w:p>
    <w:p w14:paraId="2981FFBB" w14:textId="77777777" w:rsidR="002E585C" w:rsidRDefault="002E585C" w:rsidP="002E585C">
      <w:pPr>
        <w:pStyle w:val="FP"/>
        <w:keepNext/>
        <w:rPr>
          <w:i/>
          <w:iCs/>
          <w:sz w:val="18"/>
          <w:szCs w:val="18"/>
        </w:rPr>
      </w:pPr>
      <w:r w:rsidRPr="005B25A1">
        <w:rPr>
          <w:i/>
          <w:iCs/>
          <w:sz w:val="18"/>
          <w:szCs w:val="18"/>
        </w:rPr>
        <w:t>Lars (Sony) further observations and comments.</w:t>
      </w:r>
    </w:p>
    <w:p w14:paraId="7B3C6FF6" w14:textId="77777777" w:rsidR="002E585C" w:rsidRDefault="002E585C" w:rsidP="002E585C">
      <w:pPr>
        <w:pStyle w:val="FP"/>
        <w:keepNext/>
        <w:rPr>
          <w:i/>
          <w:iCs/>
          <w:sz w:val="18"/>
          <w:szCs w:val="18"/>
        </w:rPr>
      </w:pPr>
      <w:r w:rsidRPr="005B25A1">
        <w:rPr>
          <w:i/>
          <w:iCs/>
          <w:sz w:val="18"/>
          <w:szCs w:val="18"/>
        </w:rPr>
        <w:t>Steve (Huawei) a couple of observations based on the discussion.</w:t>
      </w:r>
    </w:p>
    <w:p w14:paraId="58A03810" w14:textId="77777777" w:rsidR="002E585C" w:rsidRDefault="002E585C" w:rsidP="002E585C">
      <w:pPr>
        <w:pStyle w:val="FP"/>
        <w:keepNext/>
        <w:rPr>
          <w:i/>
          <w:iCs/>
          <w:sz w:val="18"/>
          <w:szCs w:val="18"/>
        </w:rPr>
      </w:pPr>
      <w:r w:rsidRPr="005B25A1">
        <w:rPr>
          <w:i/>
          <w:iCs/>
          <w:sz w:val="18"/>
          <w:szCs w:val="18"/>
        </w:rPr>
        <w:t>Walter (Philips) provides views and comments on wording.</w:t>
      </w:r>
    </w:p>
    <w:p w14:paraId="159395DB" w14:textId="77777777" w:rsidR="002E585C" w:rsidRDefault="002E585C" w:rsidP="002E585C">
      <w:pPr>
        <w:pStyle w:val="FP"/>
        <w:keepNext/>
        <w:rPr>
          <w:i/>
          <w:iCs/>
          <w:sz w:val="18"/>
          <w:szCs w:val="18"/>
        </w:rPr>
      </w:pPr>
      <w:r w:rsidRPr="005B25A1">
        <w:rPr>
          <w:i/>
          <w:iCs/>
          <w:sz w:val="18"/>
          <w:szCs w:val="18"/>
        </w:rPr>
        <w:t>Sebastian (Qualcomm) comments that the proposed explicit indicator is not acceptable.</w:t>
      </w:r>
    </w:p>
    <w:p w14:paraId="59E8B671" w14:textId="77777777" w:rsidR="002E585C" w:rsidRDefault="002E585C" w:rsidP="002E585C">
      <w:pPr>
        <w:pStyle w:val="FP"/>
        <w:keepNext/>
        <w:rPr>
          <w:i/>
          <w:iCs/>
          <w:sz w:val="18"/>
          <w:szCs w:val="18"/>
        </w:rPr>
      </w:pPr>
      <w:r w:rsidRPr="005B25A1">
        <w:rPr>
          <w:i/>
          <w:iCs/>
          <w:sz w:val="18"/>
          <w:szCs w:val="18"/>
        </w:rPr>
        <w:t>Robbie (Ericsson) asks Sebastian (Qualcomm).</w:t>
      </w:r>
    </w:p>
    <w:p w14:paraId="4FABFC9E" w14:textId="77777777" w:rsidR="002E585C" w:rsidRDefault="002E585C" w:rsidP="002E585C">
      <w:pPr>
        <w:pStyle w:val="FP"/>
        <w:keepNext/>
        <w:rPr>
          <w:i/>
          <w:iCs/>
          <w:sz w:val="18"/>
          <w:szCs w:val="18"/>
        </w:rPr>
      </w:pPr>
      <w:r w:rsidRPr="005B25A1">
        <w:rPr>
          <w:i/>
          <w:iCs/>
          <w:sz w:val="18"/>
          <w:szCs w:val="18"/>
        </w:rPr>
        <w:t>Robbie (Ericsson) provides S2-2500425r01 to change the explicit indicator from AS layer to NAS layer.</w:t>
      </w:r>
    </w:p>
    <w:p w14:paraId="14072500" w14:textId="77777777" w:rsidR="002E585C" w:rsidRDefault="002E585C" w:rsidP="002E585C">
      <w:pPr>
        <w:pStyle w:val="FP"/>
        <w:keepNext/>
        <w:rPr>
          <w:i/>
          <w:iCs/>
          <w:sz w:val="18"/>
          <w:szCs w:val="18"/>
        </w:rPr>
      </w:pPr>
      <w:r w:rsidRPr="005B25A1">
        <w:rPr>
          <w:i/>
          <w:iCs/>
          <w:sz w:val="18"/>
          <w:szCs w:val="18"/>
        </w:rPr>
        <w:t>Yicong Liu (China Telecom) comments on the topic.</w:t>
      </w:r>
    </w:p>
    <w:p w14:paraId="71231E2E" w14:textId="77777777" w:rsidR="002E585C" w:rsidRDefault="002E585C" w:rsidP="002E585C">
      <w:pPr>
        <w:pStyle w:val="FP"/>
        <w:keepNext/>
        <w:rPr>
          <w:i/>
          <w:iCs/>
          <w:sz w:val="18"/>
          <w:szCs w:val="18"/>
        </w:rPr>
      </w:pPr>
      <w:r w:rsidRPr="005B25A1">
        <w:rPr>
          <w:i/>
          <w:iCs/>
          <w:sz w:val="18"/>
          <w:szCs w:val="18"/>
        </w:rPr>
        <w:t>Deng Qiang (CATT) didn't see an agreeable solution so far and asks not to develop solutions online, proposed to drop this feature in Rel-19.</w:t>
      </w:r>
    </w:p>
    <w:p w14:paraId="6B49B8DA" w14:textId="77777777" w:rsidR="002E585C" w:rsidRDefault="002E585C" w:rsidP="002E585C">
      <w:pPr>
        <w:pStyle w:val="FP"/>
        <w:keepNext/>
        <w:rPr>
          <w:i/>
          <w:iCs/>
          <w:sz w:val="18"/>
          <w:szCs w:val="18"/>
        </w:rPr>
      </w:pPr>
      <w:proofErr w:type="spellStart"/>
      <w:r w:rsidRPr="005B25A1">
        <w:rPr>
          <w:i/>
          <w:iCs/>
          <w:sz w:val="18"/>
          <w:szCs w:val="18"/>
        </w:rPr>
        <w:t>Junan</w:t>
      </w:r>
      <w:proofErr w:type="spellEnd"/>
      <w:r w:rsidRPr="005B25A1">
        <w:rPr>
          <w:i/>
          <w:iCs/>
          <w:sz w:val="18"/>
          <w:szCs w:val="18"/>
        </w:rPr>
        <w:t xml:space="preserve"> Peng (China Mobile) strongly proposed to drop this feature in Rel-19.</w:t>
      </w:r>
    </w:p>
    <w:p w14:paraId="06458400" w14:textId="77777777" w:rsidR="002E585C" w:rsidRDefault="002E585C" w:rsidP="002E585C">
      <w:pPr>
        <w:pStyle w:val="FP"/>
        <w:keepNext/>
        <w:rPr>
          <w:i/>
          <w:iCs/>
          <w:sz w:val="18"/>
          <w:szCs w:val="18"/>
        </w:rPr>
      </w:pPr>
      <w:r w:rsidRPr="005B25A1">
        <w:rPr>
          <w:i/>
          <w:iCs/>
          <w:sz w:val="18"/>
          <w:szCs w:val="18"/>
        </w:rPr>
        <w:t>Sang-Jun (Samsung) proposes to support this feature in Rel-19, either by 0374 or by 0425.</w:t>
      </w:r>
    </w:p>
    <w:p w14:paraId="33E5B0C5" w14:textId="77777777" w:rsidR="002E585C" w:rsidRDefault="002E585C" w:rsidP="002E585C">
      <w:pPr>
        <w:pStyle w:val="FP"/>
        <w:keepNext/>
        <w:rPr>
          <w:i/>
          <w:iCs/>
          <w:sz w:val="18"/>
          <w:szCs w:val="18"/>
        </w:rPr>
      </w:pPr>
      <w:r w:rsidRPr="005B25A1">
        <w:rPr>
          <w:i/>
          <w:iCs/>
          <w:sz w:val="18"/>
          <w:szCs w:val="18"/>
        </w:rPr>
        <w:t xml:space="preserve">Xiaowan(vivo) comments that the feature is not realistic r19(for device1 only) and welcome it in r20 study for the other kind of </w:t>
      </w:r>
      <w:proofErr w:type="spellStart"/>
      <w:r w:rsidRPr="005B25A1">
        <w:rPr>
          <w:i/>
          <w:iCs/>
          <w:sz w:val="18"/>
          <w:szCs w:val="18"/>
        </w:rPr>
        <w:t>deivice</w:t>
      </w:r>
      <w:proofErr w:type="spellEnd"/>
      <w:r w:rsidRPr="005B25A1">
        <w:rPr>
          <w:i/>
          <w:iCs/>
          <w:sz w:val="18"/>
          <w:szCs w:val="18"/>
        </w:rPr>
        <w:t>.</w:t>
      </w:r>
    </w:p>
    <w:p w14:paraId="0DBB34F6" w14:textId="77777777" w:rsidR="002E585C" w:rsidRDefault="002E585C" w:rsidP="002E585C">
      <w:pPr>
        <w:pStyle w:val="FP"/>
        <w:keepNext/>
        <w:rPr>
          <w:i/>
          <w:iCs/>
          <w:sz w:val="18"/>
          <w:szCs w:val="18"/>
        </w:rPr>
      </w:pPr>
      <w:r w:rsidRPr="005B25A1">
        <w:rPr>
          <w:i/>
          <w:iCs/>
          <w:sz w:val="18"/>
          <w:szCs w:val="18"/>
        </w:rPr>
        <w:t>Yicong Liu (China Telecom) proposes to support this feature in the Rel-19 TR phase, either by 0374 or by 0425.</w:t>
      </w:r>
    </w:p>
    <w:p w14:paraId="61EB681A" w14:textId="77777777" w:rsidR="002E585C" w:rsidRDefault="002E585C" w:rsidP="002E585C">
      <w:pPr>
        <w:pStyle w:val="FP"/>
        <w:keepNext/>
        <w:rPr>
          <w:i/>
          <w:iCs/>
          <w:sz w:val="18"/>
          <w:szCs w:val="18"/>
        </w:rPr>
      </w:pPr>
      <w:r w:rsidRPr="005B25A1">
        <w:rPr>
          <w:i/>
          <w:iCs/>
          <w:sz w:val="18"/>
          <w:szCs w:val="18"/>
        </w:rPr>
        <w:t>Fei (OPPO) clarified a bit on the security aspects.</w:t>
      </w:r>
    </w:p>
    <w:p w14:paraId="1F05AA21" w14:textId="77777777" w:rsidR="002E585C" w:rsidRDefault="002E585C" w:rsidP="002E585C">
      <w:pPr>
        <w:pStyle w:val="FP"/>
        <w:keepNext/>
        <w:rPr>
          <w:i/>
          <w:iCs/>
          <w:sz w:val="18"/>
          <w:szCs w:val="18"/>
        </w:rPr>
      </w:pPr>
      <w:r w:rsidRPr="005B25A1">
        <w:rPr>
          <w:i/>
          <w:iCs/>
          <w:sz w:val="18"/>
          <w:szCs w:val="18"/>
        </w:rPr>
        <w:t>Henrik N (NTT DOCOMO) provides further comments and proposes a way forward.</w:t>
      </w:r>
    </w:p>
    <w:p w14:paraId="375C710E" w14:textId="77777777" w:rsidR="002E585C" w:rsidRDefault="002E585C" w:rsidP="002E585C">
      <w:pPr>
        <w:pStyle w:val="FP"/>
        <w:keepNext/>
        <w:rPr>
          <w:i/>
          <w:iCs/>
          <w:sz w:val="18"/>
          <w:szCs w:val="18"/>
        </w:rPr>
      </w:pPr>
      <w:r w:rsidRPr="005B25A1">
        <w:rPr>
          <w:i/>
          <w:iCs/>
          <w:sz w:val="18"/>
          <w:szCs w:val="18"/>
        </w:rPr>
        <w:t>Runze (Huawei) replies to Yicong Liu (China Telecom).</w:t>
      </w:r>
    </w:p>
    <w:p w14:paraId="706A0159" w14:textId="77777777" w:rsidR="002E585C" w:rsidRDefault="002E585C" w:rsidP="002E585C">
      <w:pPr>
        <w:pStyle w:val="FP"/>
        <w:keepNext/>
        <w:rPr>
          <w:i/>
          <w:iCs/>
          <w:sz w:val="18"/>
          <w:szCs w:val="18"/>
        </w:rPr>
      </w:pPr>
      <w:r w:rsidRPr="005B25A1">
        <w:rPr>
          <w:i/>
          <w:iCs/>
          <w:sz w:val="18"/>
          <w:szCs w:val="18"/>
        </w:rPr>
        <w:t>==== General Revisions Deadline ====.</w:t>
      </w:r>
    </w:p>
    <w:p w14:paraId="2DC29650" w14:textId="77777777" w:rsidR="002E585C" w:rsidRDefault="002E585C" w:rsidP="002E585C">
      <w:pPr>
        <w:pStyle w:val="FP"/>
        <w:keepNext/>
        <w:rPr>
          <w:i/>
          <w:iCs/>
          <w:sz w:val="18"/>
          <w:szCs w:val="18"/>
        </w:rPr>
      </w:pPr>
      <w:r w:rsidRPr="005B25A1">
        <w:rPr>
          <w:i/>
          <w:iCs/>
          <w:sz w:val="18"/>
          <w:szCs w:val="18"/>
        </w:rPr>
        <w:t>Fei (OPPO) indicated that no comments and suggestions received on how to improve the wording and no revisions had not yet been provided.</w:t>
      </w:r>
    </w:p>
    <w:p w14:paraId="1D0D52F5" w14:textId="77777777" w:rsidR="002E585C" w:rsidRDefault="002E585C" w:rsidP="002E585C">
      <w:pPr>
        <w:pStyle w:val="FP"/>
        <w:keepNext/>
        <w:rPr>
          <w:i/>
          <w:iCs/>
          <w:sz w:val="18"/>
          <w:szCs w:val="18"/>
        </w:rPr>
      </w:pPr>
      <w:r w:rsidRPr="005B25A1">
        <w:rPr>
          <w:i/>
          <w:iCs/>
          <w:sz w:val="18"/>
          <w:szCs w:val="18"/>
        </w:rPr>
        <w:t>Yicong Liu (China Telecom) replies to Runze (Huawei).</w:t>
      </w:r>
    </w:p>
    <w:p w14:paraId="233436F4" w14:textId="77777777" w:rsidR="002E585C" w:rsidRDefault="002E585C" w:rsidP="002E585C">
      <w:pPr>
        <w:pStyle w:val="FP"/>
        <w:keepNext/>
        <w:rPr>
          <w:i/>
          <w:iCs/>
          <w:sz w:val="18"/>
          <w:szCs w:val="18"/>
        </w:rPr>
      </w:pPr>
      <w:r w:rsidRPr="005B25A1">
        <w:rPr>
          <w:i/>
          <w:iCs/>
          <w:sz w:val="18"/>
          <w:szCs w:val="18"/>
        </w:rPr>
        <w:t>Guanzhou (</w:t>
      </w:r>
      <w:proofErr w:type="spellStart"/>
      <w:r w:rsidRPr="005B25A1">
        <w:rPr>
          <w:i/>
          <w:iCs/>
          <w:sz w:val="18"/>
          <w:szCs w:val="18"/>
        </w:rPr>
        <w:t>InterDigital</w:t>
      </w:r>
      <w:proofErr w:type="spellEnd"/>
      <w:r w:rsidRPr="005B25A1">
        <w:rPr>
          <w:i/>
          <w:iCs/>
          <w:sz w:val="18"/>
          <w:szCs w:val="18"/>
        </w:rPr>
        <w:t>) can't accept the solution as is. Propose to postpone it.</w:t>
      </w:r>
    </w:p>
    <w:p w14:paraId="252D0017" w14:textId="77777777" w:rsidR="002E585C" w:rsidRDefault="002E585C" w:rsidP="002E585C">
      <w:pPr>
        <w:pStyle w:val="FP"/>
        <w:keepNext/>
        <w:rPr>
          <w:i/>
          <w:iCs/>
          <w:sz w:val="18"/>
          <w:szCs w:val="18"/>
        </w:rPr>
      </w:pPr>
      <w:r w:rsidRPr="005B25A1">
        <w:rPr>
          <w:i/>
          <w:iCs/>
          <w:sz w:val="18"/>
          <w:szCs w:val="18"/>
        </w:rPr>
        <w:t>Lars (Sony) How about making the temp disabling and enabling optional (individual device)?</w:t>
      </w:r>
    </w:p>
    <w:p w14:paraId="4A6936D7" w14:textId="77777777" w:rsidR="002E585C" w:rsidRDefault="002E585C" w:rsidP="002E585C">
      <w:pPr>
        <w:pStyle w:val="FP"/>
        <w:keepNext/>
        <w:rPr>
          <w:i/>
          <w:iCs/>
          <w:sz w:val="18"/>
          <w:szCs w:val="18"/>
        </w:rPr>
      </w:pPr>
      <w:r w:rsidRPr="005B25A1">
        <w:rPr>
          <w:i/>
          <w:iCs/>
          <w:sz w:val="18"/>
          <w:szCs w:val="18"/>
        </w:rPr>
        <w:t>Xiaowan(vivo) still technically concern about the temp disabling and enabling (individual device) and prefer not support it r19.</w:t>
      </w:r>
    </w:p>
    <w:p w14:paraId="4169B0B2" w14:textId="77777777" w:rsidR="002E585C" w:rsidRDefault="002E585C" w:rsidP="002E585C">
      <w:pPr>
        <w:pStyle w:val="FP"/>
        <w:keepNext/>
        <w:rPr>
          <w:i/>
          <w:iCs/>
          <w:sz w:val="18"/>
          <w:szCs w:val="18"/>
        </w:rPr>
      </w:pPr>
      <w:r w:rsidRPr="005B25A1">
        <w:rPr>
          <w:i/>
          <w:iCs/>
          <w:sz w:val="18"/>
          <w:szCs w:val="18"/>
        </w:rPr>
        <w:t>Lars (Sony) responds to Xiaowan.</w:t>
      </w:r>
    </w:p>
    <w:p w14:paraId="0EAC674C" w14:textId="77777777" w:rsidR="002E585C" w:rsidRDefault="002E585C" w:rsidP="002E585C">
      <w:pPr>
        <w:pStyle w:val="FP"/>
        <w:keepNext/>
        <w:rPr>
          <w:i/>
          <w:iCs/>
          <w:sz w:val="18"/>
          <w:szCs w:val="18"/>
        </w:rPr>
      </w:pPr>
      <w:r w:rsidRPr="005B25A1">
        <w:rPr>
          <w:i/>
          <w:iCs/>
          <w:sz w:val="18"/>
          <w:szCs w:val="18"/>
        </w:rPr>
        <w:t>Xiaowan(vivo) replies to Lars (Sony) and Fei (OPPO), and thinking two options 1) postpone and send LS 2) not support the feature.</w:t>
      </w:r>
    </w:p>
    <w:p w14:paraId="07037ECB" w14:textId="77777777" w:rsidR="002E585C" w:rsidRDefault="002E585C" w:rsidP="002E585C">
      <w:pPr>
        <w:pStyle w:val="FP"/>
        <w:keepNext/>
        <w:rPr>
          <w:i/>
          <w:iCs/>
          <w:sz w:val="18"/>
          <w:szCs w:val="18"/>
        </w:rPr>
      </w:pPr>
      <w:r w:rsidRPr="005B25A1">
        <w:rPr>
          <w:i/>
          <w:iCs/>
          <w:sz w:val="18"/>
          <w:szCs w:val="18"/>
        </w:rPr>
        <w:t>Henrik N (NTT DOCOMO) provides r01 and proposes a way forward.</w:t>
      </w:r>
    </w:p>
    <w:p w14:paraId="2C23DD5B" w14:textId="77777777" w:rsidR="002E585C" w:rsidRDefault="002E585C" w:rsidP="002E585C">
      <w:pPr>
        <w:pStyle w:val="FP"/>
        <w:keepNext/>
        <w:rPr>
          <w:i/>
          <w:iCs/>
          <w:sz w:val="18"/>
          <w:szCs w:val="18"/>
        </w:rPr>
      </w:pPr>
      <w:r w:rsidRPr="005B25A1">
        <w:rPr>
          <w:i/>
          <w:iCs/>
          <w:sz w:val="18"/>
          <w:szCs w:val="18"/>
        </w:rPr>
        <w:t>Sebastian (Qualcomm) prefers r00 but can live with r01.</w:t>
      </w:r>
    </w:p>
    <w:p w14:paraId="76EFBAF4" w14:textId="77777777" w:rsidR="002E585C" w:rsidRDefault="002E585C" w:rsidP="002E585C">
      <w:pPr>
        <w:pStyle w:val="FP"/>
        <w:keepNext/>
        <w:rPr>
          <w:i/>
          <w:iCs/>
          <w:sz w:val="18"/>
          <w:szCs w:val="18"/>
        </w:rPr>
      </w:pPr>
      <w:r w:rsidRPr="005B25A1">
        <w:rPr>
          <w:i/>
          <w:iCs/>
          <w:sz w:val="18"/>
          <w:szCs w:val="18"/>
        </w:rPr>
        <w:t>Huawei prefers r01.</w:t>
      </w:r>
    </w:p>
    <w:p w14:paraId="65E42D1B" w14:textId="77777777" w:rsidR="002E585C" w:rsidRDefault="002E585C" w:rsidP="002E585C">
      <w:pPr>
        <w:pStyle w:val="FP"/>
        <w:keepNext/>
        <w:rPr>
          <w:i/>
          <w:iCs/>
          <w:sz w:val="18"/>
          <w:szCs w:val="18"/>
        </w:rPr>
      </w:pPr>
      <w:r w:rsidRPr="005B25A1">
        <w:rPr>
          <w:i/>
          <w:iCs/>
          <w:sz w:val="18"/>
          <w:szCs w:val="18"/>
        </w:rPr>
        <w:t>Xiaowan(vivo) support r01 and cannot live with r00 this meeting.</w:t>
      </w:r>
    </w:p>
    <w:p w14:paraId="7DA3586B" w14:textId="77777777" w:rsidR="002E585C" w:rsidRDefault="002E585C" w:rsidP="002E585C">
      <w:pPr>
        <w:pStyle w:val="FP"/>
        <w:keepNext/>
        <w:rPr>
          <w:i/>
          <w:iCs/>
          <w:sz w:val="18"/>
          <w:szCs w:val="18"/>
        </w:rPr>
      </w:pPr>
      <w:r w:rsidRPr="005B25A1">
        <w:rPr>
          <w:i/>
          <w:iCs/>
          <w:sz w:val="18"/>
          <w:szCs w:val="18"/>
        </w:rPr>
        <w:t>Hao (ZTE) is fine with r01.</w:t>
      </w:r>
    </w:p>
    <w:p w14:paraId="7E840B7C" w14:textId="77777777" w:rsidR="002E585C" w:rsidRDefault="002E585C" w:rsidP="002E585C">
      <w:pPr>
        <w:pStyle w:val="FP"/>
        <w:keepNext/>
        <w:rPr>
          <w:i/>
          <w:iCs/>
          <w:sz w:val="18"/>
          <w:szCs w:val="18"/>
        </w:rPr>
      </w:pPr>
      <w:r w:rsidRPr="005B25A1">
        <w:rPr>
          <w:i/>
          <w:iCs/>
          <w:sz w:val="18"/>
          <w:szCs w:val="18"/>
        </w:rPr>
        <w:t>Lufeng Han (</w:t>
      </w:r>
      <w:proofErr w:type="spellStart"/>
      <w:r w:rsidRPr="005B25A1">
        <w:rPr>
          <w:i/>
          <w:iCs/>
          <w:sz w:val="18"/>
          <w:szCs w:val="18"/>
        </w:rPr>
        <w:t>Spreadtrum</w:t>
      </w:r>
      <w:proofErr w:type="spellEnd"/>
      <w:r w:rsidRPr="005B25A1">
        <w:rPr>
          <w:i/>
          <w:iCs/>
          <w:sz w:val="18"/>
          <w:szCs w:val="18"/>
        </w:rPr>
        <w:t>) prefers r01.</w:t>
      </w:r>
    </w:p>
    <w:p w14:paraId="2AB995C0" w14:textId="77777777" w:rsidR="002E585C" w:rsidRDefault="002E585C" w:rsidP="002E585C">
      <w:pPr>
        <w:pStyle w:val="FP"/>
        <w:keepNext/>
        <w:rPr>
          <w:i/>
          <w:iCs/>
          <w:sz w:val="18"/>
          <w:szCs w:val="18"/>
        </w:rPr>
      </w:pPr>
      <w:r w:rsidRPr="005B25A1">
        <w:rPr>
          <w:i/>
          <w:iCs/>
          <w:sz w:val="18"/>
          <w:szCs w:val="18"/>
        </w:rPr>
        <w:t>Fei (OPPO) is ok to go with r01 for the progress.</w:t>
      </w:r>
    </w:p>
    <w:p w14:paraId="2CB2AA69" w14:textId="77777777" w:rsidR="002E585C" w:rsidRDefault="002E585C" w:rsidP="002E585C">
      <w:pPr>
        <w:pStyle w:val="FP"/>
        <w:keepNext/>
        <w:rPr>
          <w:i/>
          <w:iCs/>
          <w:sz w:val="18"/>
          <w:szCs w:val="18"/>
        </w:rPr>
      </w:pPr>
      <w:r w:rsidRPr="005B25A1">
        <w:rPr>
          <w:i/>
          <w:iCs/>
          <w:sz w:val="18"/>
          <w:szCs w:val="18"/>
        </w:rPr>
        <w:t>Walter (Philips) is not ok with r01 and proposes r02.</w:t>
      </w:r>
    </w:p>
    <w:p w14:paraId="5D4058CE" w14:textId="77777777" w:rsidR="002E585C" w:rsidRDefault="002E585C" w:rsidP="002E585C">
      <w:pPr>
        <w:pStyle w:val="FP"/>
        <w:keepNext/>
        <w:rPr>
          <w:i/>
          <w:iCs/>
          <w:sz w:val="18"/>
          <w:szCs w:val="18"/>
        </w:rPr>
      </w:pPr>
      <w:r w:rsidRPr="005B25A1">
        <w:rPr>
          <w:i/>
          <w:iCs/>
          <w:sz w:val="18"/>
          <w:szCs w:val="18"/>
        </w:rPr>
        <w:t>Henrik N (NTT DOCOMO) responds to Walter (Philips) and supports r02.</w:t>
      </w:r>
    </w:p>
    <w:p w14:paraId="089BCECD" w14:textId="77777777" w:rsidR="002E585C" w:rsidRDefault="002E585C" w:rsidP="002E585C">
      <w:pPr>
        <w:pStyle w:val="FP"/>
        <w:keepNext/>
        <w:rPr>
          <w:i/>
          <w:iCs/>
          <w:sz w:val="18"/>
          <w:szCs w:val="18"/>
        </w:rPr>
      </w:pPr>
      <w:r w:rsidRPr="005B25A1">
        <w:rPr>
          <w:i/>
          <w:iCs/>
          <w:sz w:val="18"/>
          <w:szCs w:val="18"/>
        </w:rPr>
        <w:t>Xiaowan(vivo) also ok with r02.</w:t>
      </w:r>
    </w:p>
    <w:p w14:paraId="5C593A87" w14:textId="77777777" w:rsidR="002E585C" w:rsidRDefault="002E585C" w:rsidP="002E585C">
      <w:pPr>
        <w:pStyle w:val="FP"/>
        <w:keepNext/>
        <w:rPr>
          <w:i/>
          <w:iCs/>
          <w:sz w:val="18"/>
          <w:szCs w:val="18"/>
        </w:rPr>
      </w:pPr>
      <w:r w:rsidRPr="005B25A1">
        <w:rPr>
          <w:i/>
          <w:iCs/>
          <w:sz w:val="18"/>
          <w:szCs w:val="18"/>
        </w:rPr>
        <w:t>Runze (Huawei) supports r02.</w:t>
      </w:r>
    </w:p>
    <w:p w14:paraId="662745C0" w14:textId="77777777" w:rsidR="002E585C" w:rsidRDefault="002E585C" w:rsidP="002E585C">
      <w:pPr>
        <w:pStyle w:val="FP"/>
        <w:keepNext/>
        <w:rPr>
          <w:i/>
          <w:iCs/>
          <w:sz w:val="18"/>
          <w:szCs w:val="18"/>
        </w:rPr>
      </w:pPr>
      <w:proofErr w:type="spellStart"/>
      <w:r w:rsidRPr="005B25A1">
        <w:rPr>
          <w:i/>
          <w:iCs/>
          <w:sz w:val="18"/>
          <w:szCs w:val="18"/>
        </w:rPr>
        <w:t>Junan</w:t>
      </w:r>
      <w:proofErr w:type="spellEnd"/>
      <w:r w:rsidRPr="005B25A1">
        <w:rPr>
          <w:i/>
          <w:iCs/>
          <w:sz w:val="18"/>
          <w:szCs w:val="18"/>
        </w:rPr>
        <w:t xml:space="preserve"> Peng(China Mobile ) is also okay with r02.</w:t>
      </w:r>
    </w:p>
    <w:p w14:paraId="0BABC87F" w14:textId="77777777" w:rsidR="002E585C" w:rsidRDefault="002E585C" w:rsidP="002E585C">
      <w:pPr>
        <w:pStyle w:val="FP"/>
        <w:keepNext/>
        <w:rPr>
          <w:i/>
          <w:iCs/>
          <w:sz w:val="18"/>
          <w:szCs w:val="18"/>
        </w:rPr>
      </w:pPr>
      <w:r w:rsidRPr="005B25A1">
        <w:rPr>
          <w:i/>
          <w:iCs/>
          <w:sz w:val="18"/>
          <w:szCs w:val="18"/>
        </w:rPr>
        <w:t>Yicong Liu (China Telecom) is ok for both r00 and r02.</w:t>
      </w:r>
    </w:p>
    <w:p w14:paraId="58375945" w14:textId="77777777" w:rsidR="002E585C" w:rsidRDefault="002E585C" w:rsidP="002E585C">
      <w:pPr>
        <w:pStyle w:val="FP"/>
        <w:keepNext/>
        <w:rPr>
          <w:i/>
          <w:iCs/>
          <w:sz w:val="18"/>
          <w:szCs w:val="18"/>
        </w:rPr>
      </w:pPr>
      <w:r w:rsidRPr="005B25A1">
        <w:rPr>
          <w:i/>
          <w:iCs/>
          <w:sz w:val="18"/>
          <w:szCs w:val="18"/>
        </w:rPr>
        <w:t>Guanzhou (</w:t>
      </w:r>
      <w:proofErr w:type="spellStart"/>
      <w:r w:rsidRPr="005B25A1">
        <w:rPr>
          <w:i/>
          <w:iCs/>
          <w:sz w:val="18"/>
          <w:szCs w:val="18"/>
        </w:rPr>
        <w:t>InterDigital</w:t>
      </w:r>
      <w:proofErr w:type="spellEnd"/>
      <w:r w:rsidRPr="005B25A1">
        <w:rPr>
          <w:i/>
          <w:iCs/>
          <w:sz w:val="18"/>
          <w:szCs w:val="18"/>
        </w:rPr>
        <w:t>) is OK with r02.</w:t>
      </w:r>
    </w:p>
    <w:p w14:paraId="5E68A18D" w14:textId="77777777" w:rsidR="002E585C" w:rsidRDefault="002E585C" w:rsidP="002E585C">
      <w:pPr>
        <w:pStyle w:val="FP"/>
        <w:keepNext/>
        <w:rPr>
          <w:i/>
          <w:iCs/>
          <w:sz w:val="18"/>
          <w:szCs w:val="18"/>
        </w:rPr>
      </w:pPr>
      <w:r w:rsidRPr="005B25A1">
        <w:rPr>
          <w:i/>
          <w:iCs/>
          <w:sz w:val="18"/>
          <w:szCs w:val="18"/>
        </w:rPr>
        <w:t>Chunhui (NEC) is OK with r02.</w:t>
      </w:r>
    </w:p>
    <w:p w14:paraId="6F0A973B" w14:textId="77777777" w:rsidR="002E585C" w:rsidRDefault="002E585C" w:rsidP="002E585C">
      <w:pPr>
        <w:pStyle w:val="FP"/>
        <w:keepNext/>
        <w:rPr>
          <w:i/>
          <w:iCs/>
          <w:sz w:val="18"/>
          <w:szCs w:val="18"/>
        </w:rPr>
      </w:pPr>
      <w:r w:rsidRPr="005B25A1">
        <w:rPr>
          <w:i/>
          <w:iCs/>
          <w:sz w:val="18"/>
          <w:szCs w:val="18"/>
        </w:rPr>
        <w:t>Hao (ZTE) is ok with either r01 or r02.</w:t>
      </w:r>
    </w:p>
    <w:p w14:paraId="045899B0" w14:textId="77777777" w:rsidR="002E585C" w:rsidRDefault="002E585C" w:rsidP="002E585C">
      <w:pPr>
        <w:pStyle w:val="FP"/>
        <w:keepNext/>
        <w:rPr>
          <w:i/>
          <w:iCs/>
          <w:sz w:val="18"/>
          <w:szCs w:val="18"/>
        </w:rPr>
      </w:pPr>
      <w:r w:rsidRPr="005B25A1">
        <w:rPr>
          <w:i/>
          <w:iCs/>
          <w:sz w:val="18"/>
          <w:szCs w:val="18"/>
        </w:rPr>
        <w:t>Robbie (Ericsson) expresses strong concerns on not having temporarily enable/disable function to fulfil management requirement in TS 22.369 in Rel-19 which we believe is beneficial.</w:t>
      </w:r>
    </w:p>
    <w:p w14:paraId="560CB41A" w14:textId="77777777" w:rsidR="002E585C" w:rsidRDefault="002E585C" w:rsidP="002E585C">
      <w:pPr>
        <w:pStyle w:val="FP"/>
        <w:keepNext/>
        <w:rPr>
          <w:i/>
          <w:iCs/>
          <w:sz w:val="18"/>
          <w:szCs w:val="18"/>
        </w:rPr>
      </w:pPr>
      <w:r w:rsidRPr="005B25A1">
        <w:rPr>
          <w:i/>
          <w:iCs/>
          <w:sz w:val="18"/>
          <w:szCs w:val="18"/>
        </w:rPr>
        <w:t>Hanyu (HONOR) is ok with r02.</w:t>
      </w:r>
    </w:p>
    <w:p w14:paraId="40662801" w14:textId="77777777" w:rsidR="002E585C" w:rsidRDefault="002E585C" w:rsidP="002E585C">
      <w:pPr>
        <w:pStyle w:val="FP"/>
        <w:keepNext/>
        <w:rPr>
          <w:i/>
          <w:iCs/>
          <w:sz w:val="18"/>
          <w:szCs w:val="18"/>
        </w:rPr>
      </w:pPr>
      <w:r w:rsidRPr="005B25A1">
        <w:rPr>
          <w:i/>
          <w:iCs/>
          <w:sz w:val="18"/>
          <w:szCs w:val="18"/>
        </w:rPr>
        <w:t>Deng Qiang (CATT) supports either r01or r02.</w:t>
      </w:r>
    </w:p>
    <w:p w14:paraId="2A19910C" w14:textId="77777777" w:rsidR="002E585C" w:rsidRDefault="002E585C" w:rsidP="002E585C">
      <w:pPr>
        <w:pStyle w:val="FP"/>
        <w:keepNext/>
        <w:rPr>
          <w:i/>
          <w:iCs/>
          <w:sz w:val="18"/>
          <w:szCs w:val="18"/>
        </w:rPr>
      </w:pPr>
      <w:r w:rsidRPr="005B25A1">
        <w:rPr>
          <w:i/>
          <w:iCs/>
          <w:sz w:val="18"/>
          <w:szCs w:val="18"/>
        </w:rPr>
        <w:lastRenderedPageBreak/>
        <w:t>==== Comments Deadline ====.</w:t>
      </w:r>
    </w:p>
    <w:p w14:paraId="31DE354E" w14:textId="77777777" w:rsidR="002E585C" w:rsidRPr="005B25A1" w:rsidRDefault="002E585C" w:rsidP="002E585C">
      <w:pPr>
        <w:pStyle w:val="FP"/>
        <w:keepNext/>
        <w:rPr>
          <w:i/>
          <w:iCs/>
          <w:sz w:val="18"/>
          <w:szCs w:val="18"/>
        </w:rPr>
      </w:pPr>
    </w:p>
    <w:p w14:paraId="34AFB0CD" w14:textId="31795E14" w:rsidR="002E585C" w:rsidRPr="005B25A1" w:rsidRDefault="00D747F2" w:rsidP="002E585C">
      <w:pPr>
        <w:keepNext/>
        <w:keepLines/>
        <w:rPr>
          <w:b/>
          <w:bCs/>
        </w:rPr>
      </w:pPr>
      <w:r>
        <w:rPr>
          <w:b/>
          <w:bCs/>
        </w:rPr>
        <w:t>Session comment</w:t>
      </w:r>
      <w:r w:rsidR="002E585C" w:rsidRPr="005B25A1">
        <w:rPr>
          <w:b/>
          <w:bCs/>
        </w:rPr>
        <w:t>:</w:t>
      </w:r>
    </w:p>
    <w:p w14:paraId="531E7C8B" w14:textId="77777777" w:rsidR="002E585C" w:rsidRPr="005B25A1" w:rsidRDefault="002E585C" w:rsidP="002E585C">
      <w:pPr>
        <w:keepNext/>
        <w:keepLines/>
      </w:pPr>
      <w:r w:rsidRPr="005B25A1">
        <w:t>Check the status of r02.</w:t>
      </w:r>
    </w:p>
    <w:p w14:paraId="2B494719" w14:textId="77777777" w:rsidR="00D747F2" w:rsidRPr="005B25A1" w:rsidRDefault="00D747F2" w:rsidP="00D747F2">
      <w:pPr>
        <w:keepNext/>
        <w:keepLines/>
        <w:rPr>
          <w:b/>
          <w:bCs/>
        </w:rPr>
      </w:pPr>
      <w:r>
        <w:rPr>
          <w:b/>
          <w:bCs/>
        </w:rPr>
        <w:t>CC#4</w:t>
      </w:r>
      <w:r w:rsidRPr="005B25A1">
        <w:rPr>
          <w:b/>
          <w:bCs/>
        </w:rPr>
        <w:t xml:space="preserve"> Discussion:</w:t>
      </w:r>
    </w:p>
    <w:p w14:paraId="6E8E9C57" w14:textId="26A978C3" w:rsidR="002E585C" w:rsidRDefault="002E585C" w:rsidP="002E585C">
      <w:pPr>
        <w:keepNext/>
        <w:keepLines/>
      </w:pPr>
      <w:r>
        <w:t xml:space="preserve">r02 was agreed. This was revised to </w:t>
      </w:r>
      <w:r w:rsidRPr="00CE3EC0">
        <w:rPr>
          <w:color w:val="0000FF"/>
        </w:rPr>
        <w:t>S2-2</w:t>
      </w:r>
      <w:r>
        <w:rPr>
          <w:color w:val="0000FF"/>
        </w:rPr>
        <w:t>50133</w:t>
      </w:r>
      <w:r w:rsidR="009C7B23">
        <w:rPr>
          <w:color w:val="0000FF"/>
        </w:rPr>
        <w:t>3</w:t>
      </w:r>
      <w:r>
        <w:t>.</w:t>
      </w:r>
    </w:p>
    <w:p w14:paraId="70109A88" w14:textId="77777777" w:rsidR="002E585C" w:rsidRDefault="002E585C" w:rsidP="002E585C">
      <w:pPr>
        <w:keepNext/>
        <w:keepLines/>
      </w:pPr>
      <w:r>
        <w:t xml:space="preserve">This was </w:t>
      </w:r>
      <w:r w:rsidRPr="00C3284B">
        <w:rPr>
          <w:color w:val="FF0000"/>
          <w:lang w:eastAsia="en-US"/>
        </w:rPr>
        <w:t>approved</w:t>
      </w:r>
      <w:r>
        <w:t>.</w:t>
      </w:r>
    </w:p>
    <w:p w14:paraId="48054705" w14:textId="77777777" w:rsidR="002E585C" w:rsidRPr="00EB0339" w:rsidRDefault="002E585C" w:rsidP="002E585C">
      <w:r w:rsidRPr="005B25A1">
        <w:rPr>
          <w:b/>
          <w:bCs/>
        </w:rPr>
        <w:t>Status:</w:t>
      </w:r>
      <w:r>
        <w:t xml:space="preserve"> </w:t>
      </w:r>
      <w:r w:rsidRPr="00C3284B">
        <w:rPr>
          <w:color w:val="FF0000"/>
          <w:lang w:eastAsia="en-US"/>
        </w:rPr>
        <w:t>Approved</w:t>
      </w:r>
      <w:r>
        <w:t>.</w:t>
      </w:r>
    </w:p>
    <w:p w14:paraId="6A752C02" w14:textId="77777777" w:rsidR="002E585C" w:rsidRDefault="002E585C" w:rsidP="002E585C"/>
    <w:p w14:paraId="3BFF3669" w14:textId="65095F1A" w:rsidR="00032671" w:rsidRPr="00032671" w:rsidRDefault="00032671" w:rsidP="002E585C">
      <w:pPr>
        <w:pStyle w:val="B1"/>
        <w:keepNext/>
        <w:rPr>
          <w:b/>
          <w:bCs/>
        </w:rPr>
      </w:pPr>
      <w:r w:rsidRPr="00032671">
        <w:rPr>
          <w:b/>
          <w:bCs/>
        </w:rPr>
        <w:lastRenderedPageBreak/>
        <w:t>-</w:t>
      </w:r>
      <w:r w:rsidRPr="00032671">
        <w:rPr>
          <w:b/>
          <w:bCs/>
        </w:rPr>
        <w:tab/>
        <w:t>XRM_Ph2: Multimodality awareness at NG-RAN</w:t>
      </w:r>
    </w:p>
    <w:p w14:paraId="0245A3FB" w14:textId="11B18665" w:rsidR="00032671" w:rsidRDefault="00032671" w:rsidP="002E585C">
      <w:pPr>
        <w:pStyle w:val="B2"/>
        <w:keepNext/>
      </w:pPr>
      <w:r>
        <w:t>-</w:t>
      </w:r>
      <w:r>
        <w:tab/>
        <w:t>Further discuss Option 1 (S2-2500159) in this meeting to see of any outcome is agreeable</w:t>
      </w:r>
    </w:p>
    <w:p w14:paraId="3DBDC04C" w14:textId="2B5BBB2D" w:rsidR="00032671" w:rsidRDefault="00032671" w:rsidP="002E585C">
      <w:pPr>
        <w:pStyle w:val="B2"/>
        <w:keepNext/>
      </w:pPr>
      <w:r>
        <w:t>-</w:t>
      </w:r>
      <w:r>
        <w:tab/>
        <w:t>Discuss S2-2500159</w:t>
      </w:r>
      <w:r w:rsidR="00B80E2D" w:rsidRPr="00B80E2D">
        <w:t xml:space="preserve"> </w:t>
      </w:r>
      <w:r w:rsidR="00B80E2D">
        <w:t>and S2-2500162 (LS out)</w:t>
      </w:r>
      <w:r>
        <w:t xml:space="preserve"> in CC#4</w:t>
      </w:r>
    </w:p>
    <w:p w14:paraId="65C19B38" w14:textId="77777777" w:rsidR="002E585C" w:rsidRDefault="002E585C" w:rsidP="002E585C">
      <w:pPr>
        <w:pStyle w:val="B2"/>
        <w:keepNext/>
      </w:pPr>
    </w:p>
    <w:p w14:paraId="18EC9DFF" w14:textId="77777777" w:rsidR="002E585C" w:rsidRDefault="002E585C" w:rsidP="002E585C">
      <w:pPr>
        <w:pStyle w:val="NormTop"/>
      </w:pPr>
      <w:r>
        <w:rPr>
          <w:color w:val="0000FF"/>
        </w:rPr>
        <w:t>S2-2500159</w:t>
      </w:r>
      <w:r w:rsidRPr="00D53282">
        <w:t xml:space="preserve"> </w:t>
      </w:r>
      <w:r>
        <w:t>(CR) 23.501 CR5893 (Rel-19, 'B'): Joint admission control for multi-modal services (Source: Qualcomm, Nokia)</w:t>
      </w:r>
      <w:r>
        <w:br/>
      </w:r>
      <w:r w:rsidRPr="00D53282">
        <w:rPr>
          <w:b/>
        </w:rPr>
        <w:t>Document for:</w:t>
      </w:r>
      <w:r w:rsidRPr="00D53282">
        <w:t xml:space="preserve"> </w:t>
      </w:r>
      <w:r>
        <w:t>Approval</w:t>
      </w:r>
      <w:r>
        <w:br/>
      </w:r>
      <w:r w:rsidRPr="00D53282">
        <w:rPr>
          <w:b/>
        </w:rPr>
        <w:t>Abstract:</w:t>
      </w:r>
      <w:r w:rsidRPr="00D53282">
        <w:t xml:space="preserve"> </w:t>
      </w:r>
      <w:r>
        <w:br/>
        <w:t>Summary of change: 5GS may optionally support joint admission control for multi-modal services. Joint admission control refers to 5GS admitting either all or none of the data flows of the multi-modal service of a single UE. To request joint admission cont.</w:t>
      </w:r>
    </w:p>
    <w:p w14:paraId="4875FEA7" w14:textId="77777777" w:rsidR="002E585C" w:rsidRPr="005B25A1" w:rsidRDefault="002E585C" w:rsidP="002E585C">
      <w:pPr>
        <w:pStyle w:val="FP"/>
        <w:keepNext/>
        <w:rPr>
          <w:b/>
          <w:bCs/>
          <w:i/>
          <w:iCs/>
          <w:sz w:val="18"/>
          <w:szCs w:val="18"/>
        </w:rPr>
      </w:pPr>
      <w:r w:rsidRPr="005B25A1">
        <w:rPr>
          <w:b/>
          <w:bCs/>
          <w:i/>
          <w:iCs/>
          <w:sz w:val="18"/>
          <w:szCs w:val="18"/>
        </w:rPr>
        <w:t>e-mail discussion:</w:t>
      </w:r>
    </w:p>
    <w:p w14:paraId="71B71D4A" w14:textId="77777777" w:rsidR="002E585C" w:rsidRDefault="002E585C" w:rsidP="002E585C">
      <w:pPr>
        <w:pStyle w:val="FP"/>
        <w:keepNext/>
        <w:rPr>
          <w:i/>
          <w:iCs/>
          <w:sz w:val="18"/>
          <w:szCs w:val="18"/>
        </w:rPr>
      </w:pPr>
      <w:r w:rsidRPr="005B25A1">
        <w:rPr>
          <w:i/>
          <w:iCs/>
          <w:sz w:val="18"/>
          <w:szCs w:val="18"/>
        </w:rPr>
        <w:t>Dan Wang(China Mobile) object to r00, and provides r01.</w:t>
      </w:r>
    </w:p>
    <w:p w14:paraId="18EB8ACF" w14:textId="77777777" w:rsidR="002E585C" w:rsidRDefault="002E585C" w:rsidP="002E585C">
      <w:pPr>
        <w:pStyle w:val="FP"/>
        <w:keepNext/>
        <w:rPr>
          <w:i/>
          <w:iCs/>
          <w:sz w:val="18"/>
          <w:szCs w:val="18"/>
        </w:rPr>
      </w:pPr>
      <w:r w:rsidRPr="005B25A1">
        <w:rPr>
          <w:i/>
          <w:iCs/>
          <w:sz w:val="18"/>
          <w:szCs w:val="18"/>
        </w:rPr>
        <w:t>Georgios (Nokia) replies to Dan.</w:t>
      </w:r>
    </w:p>
    <w:p w14:paraId="1F38E278"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proposes to discuss the technical aspects of providing MMSID to RAN.</w:t>
      </w:r>
    </w:p>
    <w:p w14:paraId="6454E311" w14:textId="77777777" w:rsidR="002E585C" w:rsidRDefault="002E585C" w:rsidP="002E585C">
      <w:pPr>
        <w:pStyle w:val="FP"/>
        <w:keepNext/>
        <w:rPr>
          <w:i/>
          <w:iCs/>
          <w:sz w:val="18"/>
          <w:szCs w:val="18"/>
        </w:rPr>
      </w:pPr>
      <w:r w:rsidRPr="005B25A1">
        <w:rPr>
          <w:i/>
          <w:iCs/>
          <w:sz w:val="18"/>
          <w:szCs w:val="18"/>
        </w:rPr>
        <w:t>Zhuoyun (vivo) prefers r01.</w:t>
      </w:r>
    </w:p>
    <w:p w14:paraId="2797FC56" w14:textId="77777777" w:rsidR="002E585C" w:rsidRDefault="002E585C" w:rsidP="002E585C">
      <w:pPr>
        <w:pStyle w:val="FP"/>
        <w:keepNext/>
        <w:rPr>
          <w:i/>
          <w:iCs/>
          <w:sz w:val="18"/>
          <w:szCs w:val="18"/>
        </w:rPr>
      </w:pPr>
      <w:r w:rsidRPr="005B25A1">
        <w:rPr>
          <w:i/>
          <w:iCs/>
          <w:sz w:val="18"/>
          <w:szCs w:val="18"/>
        </w:rPr>
        <w:t>Mengzhen (China Telecom) provides r02.</w:t>
      </w:r>
    </w:p>
    <w:p w14:paraId="0CB83E12"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comments and proposes </w:t>
      </w:r>
      <w:proofErr w:type="spellStart"/>
      <w:r w:rsidRPr="005B25A1">
        <w:rPr>
          <w:i/>
          <w:iCs/>
          <w:sz w:val="18"/>
          <w:szCs w:val="18"/>
        </w:rPr>
        <w:t>SoH</w:t>
      </w:r>
      <w:proofErr w:type="spellEnd"/>
      <w:r w:rsidRPr="005B25A1">
        <w:rPr>
          <w:i/>
          <w:iCs/>
          <w:sz w:val="18"/>
          <w:szCs w:val="18"/>
        </w:rPr>
        <w:t xml:space="preserve"> in CC#01.</w:t>
      </w:r>
    </w:p>
    <w:p w14:paraId="1331EF51" w14:textId="77777777" w:rsidR="002E585C" w:rsidRDefault="002E585C" w:rsidP="002E585C">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prefers r01, can live with r02 but objects to original version.</w:t>
      </w:r>
    </w:p>
    <w:p w14:paraId="7DB6A16E" w14:textId="77777777" w:rsidR="002E585C" w:rsidRDefault="002E585C" w:rsidP="002E585C">
      <w:pPr>
        <w:pStyle w:val="FP"/>
        <w:keepNext/>
        <w:rPr>
          <w:i/>
          <w:iCs/>
          <w:sz w:val="18"/>
          <w:szCs w:val="18"/>
        </w:rPr>
      </w:pPr>
      <w:r w:rsidRPr="005B25A1">
        <w:rPr>
          <w:i/>
          <w:iCs/>
          <w:sz w:val="18"/>
          <w:szCs w:val="18"/>
        </w:rPr>
        <w:t>Sebastian (Qualcomm) objects to r01.</w:t>
      </w:r>
    </w:p>
    <w:p w14:paraId="625C0334" w14:textId="77777777" w:rsidR="002E585C" w:rsidRDefault="002E585C" w:rsidP="002E585C">
      <w:pPr>
        <w:pStyle w:val="FP"/>
        <w:keepNext/>
        <w:rPr>
          <w:i/>
          <w:iCs/>
          <w:sz w:val="18"/>
          <w:szCs w:val="18"/>
        </w:rPr>
      </w:pPr>
      <w:r w:rsidRPr="005B25A1">
        <w:rPr>
          <w:i/>
          <w:iCs/>
          <w:sz w:val="18"/>
          <w:szCs w:val="18"/>
        </w:rPr>
        <w:t>Paul (Ericsson) provides r03 and aligns the text with the input provided by the SA LS.</w:t>
      </w:r>
    </w:p>
    <w:p w14:paraId="7EF3C0AC" w14:textId="77777777" w:rsidR="002E585C" w:rsidRDefault="002E585C" w:rsidP="002E585C">
      <w:pPr>
        <w:pStyle w:val="FP"/>
        <w:keepNext/>
        <w:rPr>
          <w:i/>
          <w:iCs/>
          <w:sz w:val="18"/>
          <w:szCs w:val="18"/>
        </w:rPr>
      </w:pPr>
      <w:r w:rsidRPr="005B25A1">
        <w:rPr>
          <w:i/>
          <w:iCs/>
          <w:sz w:val="18"/>
          <w:szCs w:val="18"/>
        </w:rPr>
        <w:t>Youngkyo(Samsung) supports caring for joint admission control issue to solve SA4's concern.</w:t>
      </w:r>
    </w:p>
    <w:p w14:paraId="68337E11" w14:textId="77777777" w:rsidR="002E585C" w:rsidRDefault="002E585C" w:rsidP="002E585C">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prefers r03 to all revisions. This is the most accurate revision based on SA plenary outcome.</w:t>
      </w:r>
    </w:p>
    <w:p w14:paraId="1A784E7C" w14:textId="77777777" w:rsidR="002E585C" w:rsidRDefault="002E585C" w:rsidP="002E585C">
      <w:pPr>
        <w:pStyle w:val="FP"/>
        <w:keepNext/>
        <w:rPr>
          <w:i/>
          <w:iCs/>
          <w:sz w:val="18"/>
          <w:szCs w:val="18"/>
        </w:rPr>
      </w:pPr>
      <w:r w:rsidRPr="005B25A1">
        <w:rPr>
          <w:i/>
          <w:iCs/>
          <w:sz w:val="18"/>
          <w:szCs w:val="18"/>
        </w:rPr>
        <w:t>Dan (China Mobile) provide r04 with only changing the NOTE.</w:t>
      </w:r>
    </w:p>
    <w:p w14:paraId="1467ABA3" w14:textId="77777777" w:rsidR="002E585C" w:rsidRDefault="002E585C" w:rsidP="002E585C">
      <w:pPr>
        <w:pStyle w:val="FP"/>
        <w:keepNext/>
        <w:rPr>
          <w:i/>
          <w:iCs/>
          <w:sz w:val="18"/>
          <w:szCs w:val="18"/>
        </w:rPr>
      </w:pPr>
      <w:r w:rsidRPr="005B25A1">
        <w:rPr>
          <w:i/>
          <w:iCs/>
          <w:sz w:val="18"/>
          <w:szCs w:val="18"/>
        </w:rPr>
        <w:t xml:space="preserve">Dan(China Mobile) provides new Question for </w:t>
      </w:r>
      <w:proofErr w:type="spellStart"/>
      <w:r w:rsidRPr="005B25A1">
        <w:rPr>
          <w:i/>
          <w:iCs/>
          <w:sz w:val="18"/>
          <w:szCs w:val="18"/>
        </w:rPr>
        <w:t>SoH</w:t>
      </w:r>
      <w:proofErr w:type="spellEnd"/>
      <w:r w:rsidRPr="005B25A1">
        <w:rPr>
          <w:i/>
          <w:iCs/>
          <w:sz w:val="18"/>
          <w:szCs w:val="18"/>
        </w:rPr>
        <w:t>.</w:t>
      </w:r>
    </w:p>
    <w:p w14:paraId="683055B8" w14:textId="77777777" w:rsidR="002E585C" w:rsidRDefault="002E585C" w:rsidP="002E585C">
      <w:pPr>
        <w:pStyle w:val="FP"/>
        <w:keepNext/>
        <w:rPr>
          <w:i/>
          <w:iCs/>
          <w:sz w:val="18"/>
          <w:szCs w:val="18"/>
        </w:rPr>
      </w:pPr>
      <w:r w:rsidRPr="005B25A1">
        <w:rPr>
          <w:i/>
          <w:iCs/>
          <w:sz w:val="18"/>
          <w:szCs w:val="18"/>
        </w:rPr>
        <w:t xml:space="preserve">Xiaowan(vivo) request add </w:t>
      </w:r>
      <w:proofErr w:type="spellStart"/>
      <w:r w:rsidRPr="005B25A1">
        <w:rPr>
          <w:i/>
          <w:iCs/>
          <w:sz w:val="18"/>
          <w:szCs w:val="18"/>
        </w:rPr>
        <w:t>Tdoc</w:t>
      </w:r>
      <w:proofErr w:type="spellEnd"/>
      <w:r w:rsidRPr="005B25A1">
        <w:rPr>
          <w:i/>
          <w:iCs/>
          <w:sz w:val="18"/>
          <w:szCs w:val="18"/>
        </w:rPr>
        <w:t xml:space="preserve"> number for each </w:t>
      </w:r>
      <w:proofErr w:type="spellStart"/>
      <w:r w:rsidRPr="005B25A1">
        <w:rPr>
          <w:i/>
          <w:iCs/>
          <w:sz w:val="18"/>
          <w:szCs w:val="18"/>
        </w:rPr>
        <w:t>SoH</w:t>
      </w:r>
      <w:proofErr w:type="spellEnd"/>
      <w:r w:rsidRPr="005B25A1">
        <w:rPr>
          <w:i/>
          <w:iCs/>
          <w:sz w:val="18"/>
          <w:szCs w:val="18"/>
        </w:rPr>
        <w:t xml:space="preserve"> option and the corresponding </w:t>
      </w:r>
      <w:proofErr w:type="spellStart"/>
      <w:r w:rsidRPr="005B25A1">
        <w:rPr>
          <w:i/>
          <w:iCs/>
          <w:sz w:val="18"/>
          <w:szCs w:val="18"/>
        </w:rPr>
        <w:t>Tdoc</w:t>
      </w:r>
      <w:proofErr w:type="spellEnd"/>
      <w:r w:rsidRPr="005B25A1">
        <w:rPr>
          <w:i/>
          <w:iCs/>
          <w:sz w:val="18"/>
          <w:szCs w:val="18"/>
        </w:rPr>
        <w:t xml:space="preserve"> need refinement to align the vote option before the voting.</w:t>
      </w:r>
    </w:p>
    <w:p w14:paraId="215554F4" w14:textId="77777777" w:rsidR="002E585C" w:rsidRDefault="002E585C" w:rsidP="002E585C">
      <w:pPr>
        <w:pStyle w:val="FP"/>
        <w:keepNext/>
        <w:rPr>
          <w:i/>
          <w:iCs/>
          <w:sz w:val="18"/>
          <w:szCs w:val="18"/>
        </w:rPr>
      </w:pPr>
      <w:r w:rsidRPr="005B25A1">
        <w:rPr>
          <w:i/>
          <w:iCs/>
          <w:sz w:val="18"/>
          <w:szCs w:val="18"/>
        </w:rPr>
        <w:t>Georgios (Nokia) comments that we should first clarify technical topics as in offline discussion and copied also below.</w:t>
      </w:r>
    </w:p>
    <w:p w14:paraId="61A8D7B3" w14:textId="77777777" w:rsidR="002E585C" w:rsidRDefault="002E585C" w:rsidP="002E585C">
      <w:pPr>
        <w:pStyle w:val="FP"/>
        <w:keepNext/>
        <w:rPr>
          <w:i/>
          <w:iCs/>
          <w:sz w:val="18"/>
          <w:szCs w:val="18"/>
        </w:rPr>
      </w:pPr>
      <w:r w:rsidRPr="005B25A1">
        <w:rPr>
          <w:i/>
          <w:iCs/>
          <w:sz w:val="18"/>
          <w:szCs w:val="18"/>
        </w:rPr>
        <w:t>Paul (Ericsson) provides comments reiterates that SA2 can specify MMSID provision to NG-RAN as per SA LS.</w:t>
      </w:r>
    </w:p>
    <w:p w14:paraId="2567DDAC" w14:textId="77777777" w:rsidR="002E585C" w:rsidRDefault="002E585C" w:rsidP="002E585C">
      <w:pPr>
        <w:pStyle w:val="FP"/>
        <w:keepNext/>
        <w:rPr>
          <w:i/>
          <w:iCs/>
          <w:sz w:val="18"/>
          <w:szCs w:val="18"/>
        </w:rPr>
      </w:pPr>
      <w:r w:rsidRPr="005B25A1">
        <w:rPr>
          <w:i/>
          <w:iCs/>
          <w:sz w:val="18"/>
          <w:szCs w:val="18"/>
        </w:rPr>
        <w:t>John (</w:t>
      </w:r>
      <w:proofErr w:type="spellStart"/>
      <w:r w:rsidRPr="005B25A1">
        <w:rPr>
          <w:i/>
          <w:iCs/>
          <w:sz w:val="18"/>
          <w:szCs w:val="18"/>
        </w:rPr>
        <w:t>Futurewei</w:t>
      </w:r>
      <w:proofErr w:type="spellEnd"/>
      <w:r w:rsidRPr="005B25A1">
        <w:rPr>
          <w:i/>
          <w:iCs/>
          <w:sz w:val="18"/>
          <w:szCs w:val="18"/>
        </w:rPr>
        <w:t>) shares the view from Paul (Ericsson) that MMSID to NG-RAN is sufficient.</w:t>
      </w:r>
    </w:p>
    <w:p w14:paraId="1CAFDBB0" w14:textId="77777777" w:rsidR="002E585C" w:rsidRDefault="002E585C" w:rsidP="002E585C">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comments and provides a different interpretation of the SA LS.</w:t>
      </w:r>
    </w:p>
    <w:p w14:paraId="218BBE5D" w14:textId="77777777" w:rsidR="002E585C" w:rsidRDefault="002E585C" w:rsidP="002E585C">
      <w:pPr>
        <w:pStyle w:val="FP"/>
        <w:keepNext/>
        <w:rPr>
          <w:i/>
          <w:iCs/>
          <w:sz w:val="18"/>
          <w:szCs w:val="18"/>
        </w:rPr>
      </w:pPr>
      <w:r w:rsidRPr="005B25A1">
        <w:rPr>
          <w:i/>
          <w:iCs/>
          <w:sz w:val="18"/>
          <w:szCs w:val="18"/>
        </w:rPr>
        <w:t>Sebastian (Qualcomm) agrees with Mike; asks Paul for clarification of comments on admission control.</w:t>
      </w:r>
    </w:p>
    <w:p w14:paraId="0912BDF2" w14:textId="77777777" w:rsidR="002E585C" w:rsidRDefault="002E585C" w:rsidP="002E585C">
      <w:pPr>
        <w:pStyle w:val="FP"/>
        <w:keepNext/>
        <w:rPr>
          <w:i/>
          <w:iCs/>
          <w:sz w:val="18"/>
          <w:szCs w:val="18"/>
        </w:rPr>
      </w:pPr>
      <w:r w:rsidRPr="005B25A1">
        <w:rPr>
          <w:i/>
          <w:iCs/>
          <w:sz w:val="18"/>
          <w:szCs w:val="18"/>
        </w:rPr>
        <w:t>John (</w:t>
      </w:r>
      <w:proofErr w:type="spellStart"/>
      <w:r w:rsidRPr="005B25A1">
        <w:rPr>
          <w:i/>
          <w:iCs/>
          <w:sz w:val="18"/>
          <w:szCs w:val="18"/>
        </w:rPr>
        <w:t>Futurewei</w:t>
      </w:r>
      <w:proofErr w:type="spellEnd"/>
      <w:r w:rsidRPr="005B25A1">
        <w:rPr>
          <w:i/>
          <w:iCs/>
          <w:sz w:val="18"/>
          <w:szCs w:val="18"/>
        </w:rPr>
        <w:t>) is ok with r06.</w:t>
      </w:r>
    </w:p>
    <w:p w14:paraId="2F0D9D52" w14:textId="77777777" w:rsidR="002E585C" w:rsidRDefault="002E585C" w:rsidP="002E585C">
      <w:pPr>
        <w:pStyle w:val="FP"/>
        <w:keepNext/>
        <w:rPr>
          <w:i/>
          <w:iCs/>
          <w:sz w:val="18"/>
          <w:szCs w:val="18"/>
        </w:rPr>
      </w:pPr>
      <w:r w:rsidRPr="005B25A1">
        <w:rPr>
          <w:i/>
          <w:iCs/>
          <w:sz w:val="18"/>
          <w:szCs w:val="18"/>
        </w:rPr>
        <w:t>Mengzhen (China Telecom) prefers r06.</w:t>
      </w:r>
    </w:p>
    <w:p w14:paraId="3859134E" w14:textId="77777777" w:rsidR="002E585C" w:rsidRDefault="002E585C" w:rsidP="002E585C">
      <w:pPr>
        <w:pStyle w:val="FP"/>
        <w:keepNext/>
        <w:rPr>
          <w:i/>
          <w:iCs/>
          <w:sz w:val="18"/>
          <w:szCs w:val="18"/>
        </w:rPr>
      </w:pPr>
      <w:r w:rsidRPr="005B25A1">
        <w:rPr>
          <w:i/>
          <w:iCs/>
          <w:sz w:val="18"/>
          <w:szCs w:val="18"/>
        </w:rPr>
        <w:t>Dan (China Mobile) support Paul that SA2 can specify MMSID provision to NG-RAN as per SA LS.</w:t>
      </w:r>
    </w:p>
    <w:p w14:paraId="4C4659DF" w14:textId="77777777" w:rsidR="002E585C" w:rsidRDefault="002E585C" w:rsidP="002E585C">
      <w:pPr>
        <w:pStyle w:val="FP"/>
        <w:keepNext/>
        <w:rPr>
          <w:i/>
          <w:iCs/>
          <w:sz w:val="18"/>
          <w:szCs w:val="18"/>
        </w:rPr>
      </w:pPr>
      <w:r w:rsidRPr="005B25A1">
        <w:rPr>
          <w:i/>
          <w:iCs/>
          <w:sz w:val="18"/>
          <w:szCs w:val="18"/>
        </w:rPr>
        <w:t>Dan(China Mobile) reply to Georgios about the question.</w:t>
      </w:r>
    </w:p>
    <w:p w14:paraId="41F2A53D" w14:textId="77777777" w:rsidR="002E585C" w:rsidRDefault="002E585C" w:rsidP="002E585C">
      <w:pPr>
        <w:pStyle w:val="FP"/>
        <w:keepNext/>
        <w:rPr>
          <w:i/>
          <w:iCs/>
          <w:sz w:val="18"/>
          <w:szCs w:val="18"/>
        </w:rPr>
      </w:pPr>
      <w:r w:rsidRPr="005B25A1">
        <w:rPr>
          <w:i/>
          <w:iCs/>
          <w:sz w:val="18"/>
          <w:szCs w:val="18"/>
        </w:rPr>
        <w:t>Boren (OPPO) provides clarification on single UE case.</w:t>
      </w:r>
    </w:p>
    <w:p w14:paraId="14B9FE36" w14:textId="77777777" w:rsidR="002E585C" w:rsidRDefault="002E585C" w:rsidP="002E585C">
      <w:pPr>
        <w:pStyle w:val="FP"/>
        <w:keepNext/>
        <w:rPr>
          <w:i/>
          <w:iCs/>
          <w:sz w:val="18"/>
          <w:szCs w:val="18"/>
        </w:rPr>
      </w:pPr>
      <w:r w:rsidRPr="005B25A1">
        <w:rPr>
          <w:i/>
          <w:iCs/>
          <w:sz w:val="18"/>
          <w:szCs w:val="18"/>
        </w:rPr>
        <w:t>Dan(China Mobile) reply to Mike.</w:t>
      </w:r>
    </w:p>
    <w:p w14:paraId="3E5A2A6B" w14:textId="77777777" w:rsidR="002E585C" w:rsidRDefault="002E585C" w:rsidP="002E585C">
      <w:pPr>
        <w:pStyle w:val="FP"/>
        <w:keepNext/>
        <w:rPr>
          <w:i/>
          <w:iCs/>
          <w:sz w:val="18"/>
          <w:szCs w:val="18"/>
        </w:rPr>
      </w:pPr>
      <w:r w:rsidRPr="005B25A1">
        <w:rPr>
          <w:i/>
          <w:iCs/>
          <w:sz w:val="18"/>
          <w:szCs w:val="18"/>
        </w:rPr>
        <w:t>Dan(China Mobile) OK with r06, and object r05.</w:t>
      </w:r>
    </w:p>
    <w:p w14:paraId="241A2BAE" w14:textId="77777777" w:rsidR="002E585C" w:rsidRDefault="002E585C" w:rsidP="002E585C">
      <w:pPr>
        <w:pStyle w:val="FP"/>
        <w:keepNext/>
        <w:rPr>
          <w:i/>
          <w:iCs/>
          <w:sz w:val="18"/>
          <w:szCs w:val="18"/>
        </w:rPr>
      </w:pPr>
      <w:r w:rsidRPr="005B25A1">
        <w:rPr>
          <w:i/>
          <w:iCs/>
          <w:sz w:val="18"/>
          <w:szCs w:val="18"/>
        </w:rPr>
        <w:t xml:space="preserve">Dan (China Mobile) support </w:t>
      </w:r>
      <w:proofErr w:type="spellStart"/>
      <w:r w:rsidRPr="005B25A1">
        <w:rPr>
          <w:i/>
          <w:iCs/>
          <w:sz w:val="18"/>
          <w:szCs w:val="18"/>
        </w:rPr>
        <w:t>SoH</w:t>
      </w:r>
      <w:proofErr w:type="spellEnd"/>
      <w:r w:rsidRPr="005B25A1">
        <w:rPr>
          <w:i/>
          <w:iCs/>
          <w:sz w:val="18"/>
          <w:szCs w:val="18"/>
        </w:rPr>
        <w:t xml:space="preserve"> in this meeting CC#2 and move forward.</w:t>
      </w:r>
    </w:p>
    <w:p w14:paraId="1B0A7FC4" w14:textId="77777777" w:rsidR="002E585C" w:rsidRDefault="002E585C" w:rsidP="002E585C">
      <w:pPr>
        <w:pStyle w:val="FP"/>
        <w:keepNext/>
        <w:rPr>
          <w:i/>
          <w:iCs/>
          <w:sz w:val="18"/>
          <w:szCs w:val="18"/>
        </w:rPr>
      </w:pPr>
      <w:r w:rsidRPr="005B25A1">
        <w:rPr>
          <w:i/>
          <w:iCs/>
          <w:sz w:val="18"/>
          <w:szCs w:val="18"/>
        </w:rPr>
        <w:t>Youngkyo(Samsung) provides comment.</w:t>
      </w:r>
    </w:p>
    <w:p w14:paraId="7CD4359A" w14:textId="77777777" w:rsidR="002E585C" w:rsidRDefault="002E585C" w:rsidP="002E585C">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asks questions and expresses concerns.</w:t>
      </w:r>
    </w:p>
    <w:p w14:paraId="74194602" w14:textId="77777777" w:rsidR="002E585C" w:rsidRDefault="002E585C" w:rsidP="002E585C">
      <w:pPr>
        <w:pStyle w:val="FP"/>
        <w:keepNext/>
        <w:rPr>
          <w:i/>
          <w:iCs/>
          <w:sz w:val="18"/>
          <w:szCs w:val="18"/>
        </w:rPr>
      </w:pPr>
      <w:r w:rsidRPr="005B25A1">
        <w:rPr>
          <w:i/>
          <w:iCs/>
          <w:sz w:val="18"/>
          <w:szCs w:val="18"/>
        </w:rPr>
        <w:t>Sebastian (Qualcomm) objects to r01-r04 and provide r06 and r06.</w:t>
      </w:r>
    </w:p>
    <w:p w14:paraId="089FBEAE" w14:textId="77777777" w:rsidR="002E585C" w:rsidRDefault="002E585C" w:rsidP="002E585C">
      <w:pPr>
        <w:pStyle w:val="FP"/>
        <w:keepNext/>
        <w:rPr>
          <w:i/>
          <w:iCs/>
          <w:sz w:val="18"/>
          <w:szCs w:val="18"/>
        </w:rPr>
      </w:pPr>
      <w:r w:rsidRPr="005B25A1">
        <w:rPr>
          <w:i/>
          <w:iCs/>
          <w:sz w:val="18"/>
          <w:szCs w:val="18"/>
        </w:rPr>
        <w:t>Jinhua (Xiaomi) provides technical comments, proposes to send MMSID with no more information.</w:t>
      </w:r>
    </w:p>
    <w:p w14:paraId="7362C7BD" w14:textId="77777777" w:rsidR="002E585C" w:rsidRDefault="002E585C" w:rsidP="002E585C">
      <w:pPr>
        <w:pStyle w:val="FP"/>
        <w:keepNext/>
        <w:rPr>
          <w:i/>
          <w:iCs/>
          <w:sz w:val="18"/>
          <w:szCs w:val="18"/>
        </w:rPr>
      </w:pPr>
      <w:r w:rsidRPr="005B25A1">
        <w:rPr>
          <w:i/>
          <w:iCs/>
          <w:sz w:val="18"/>
          <w:szCs w:val="18"/>
        </w:rPr>
        <w:t xml:space="preserve">Georgios (Nokia) proposes a </w:t>
      </w:r>
      <w:proofErr w:type="spellStart"/>
      <w:r w:rsidRPr="005B25A1">
        <w:rPr>
          <w:i/>
          <w:iCs/>
          <w:sz w:val="18"/>
          <w:szCs w:val="18"/>
        </w:rPr>
        <w:t>SoH</w:t>
      </w:r>
      <w:proofErr w:type="spellEnd"/>
      <w:r w:rsidRPr="005B25A1">
        <w:rPr>
          <w:i/>
          <w:iCs/>
          <w:sz w:val="18"/>
          <w:szCs w:val="18"/>
        </w:rPr>
        <w:t xml:space="preserve"> on multimodality awareness at RAN in CC#2 unless meanwhile the team converges.</w:t>
      </w:r>
    </w:p>
    <w:p w14:paraId="2F959625" w14:textId="77777777" w:rsidR="002E585C" w:rsidRDefault="002E585C" w:rsidP="002E585C">
      <w:pPr>
        <w:pStyle w:val="FP"/>
        <w:keepNext/>
        <w:rPr>
          <w:i/>
          <w:iCs/>
          <w:sz w:val="18"/>
          <w:szCs w:val="18"/>
        </w:rPr>
      </w:pPr>
      <w:r w:rsidRPr="005B25A1">
        <w:rPr>
          <w:i/>
          <w:iCs/>
          <w:sz w:val="18"/>
          <w:szCs w:val="18"/>
        </w:rPr>
        <w:t>Georgios (Nokia) also agrees with Mike and Sebastian.</w:t>
      </w:r>
    </w:p>
    <w:p w14:paraId="18ADE648" w14:textId="77777777" w:rsidR="002E585C" w:rsidRDefault="002E585C" w:rsidP="002E585C">
      <w:pPr>
        <w:pStyle w:val="FP"/>
        <w:keepNext/>
        <w:rPr>
          <w:i/>
          <w:iCs/>
          <w:sz w:val="18"/>
          <w:szCs w:val="18"/>
        </w:rPr>
      </w:pPr>
      <w:r w:rsidRPr="005B25A1">
        <w:rPr>
          <w:i/>
          <w:iCs/>
          <w:sz w:val="18"/>
          <w:szCs w:val="18"/>
        </w:rPr>
        <w:t>Svante (Sony) comments and propose a different wording on the NOTE.</w:t>
      </w:r>
    </w:p>
    <w:p w14:paraId="62680DA7" w14:textId="77777777" w:rsidR="002E585C" w:rsidRDefault="002E585C" w:rsidP="002E585C">
      <w:pPr>
        <w:pStyle w:val="FP"/>
        <w:keepNext/>
        <w:rPr>
          <w:i/>
          <w:iCs/>
          <w:sz w:val="18"/>
          <w:szCs w:val="18"/>
        </w:rPr>
      </w:pPr>
      <w:r w:rsidRPr="005B25A1">
        <w:rPr>
          <w:i/>
          <w:iCs/>
          <w:sz w:val="18"/>
          <w:szCs w:val="18"/>
        </w:rPr>
        <w:t>Zhuoyun (vivo) comments.</w:t>
      </w:r>
    </w:p>
    <w:p w14:paraId="4CE0B408" w14:textId="77777777" w:rsidR="002E585C" w:rsidRDefault="002E585C" w:rsidP="002E585C">
      <w:pPr>
        <w:pStyle w:val="FP"/>
        <w:keepNext/>
        <w:rPr>
          <w:i/>
          <w:iCs/>
          <w:sz w:val="18"/>
          <w:szCs w:val="18"/>
        </w:rPr>
      </w:pPr>
      <w:r w:rsidRPr="005B25A1">
        <w:rPr>
          <w:i/>
          <w:iCs/>
          <w:sz w:val="18"/>
          <w:szCs w:val="18"/>
        </w:rPr>
        <w:t>Georgios (Nokia) there are more proposals now than on Monday in revisions, see the proposed slides.</w:t>
      </w:r>
    </w:p>
    <w:p w14:paraId="6367741D" w14:textId="77777777" w:rsidR="002E585C" w:rsidRDefault="002E585C" w:rsidP="002E585C">
      <w:pPr>
        <w:pStyle w:val="FP"/>
        <w:keepNext/>
        <w:rPr>
          <w:i/>
          <w:iCs/>
          <w:sz w:val="18"/>
          <w:szCs w:val="18"/>
        </w:rPr>
      </w:pPr>
      <w:r w:rsidRPr="005B25A1">
        <w:rPr>
          <w:i/>
          <w:iCs/>
          <w:sz w:val="18"/>
          <w:szCs w:val="18"/>
        </w:rPr>
        <w:t>Jari (NTT DOCOMO) provides r08.</w:t>
      </w:r>
    </w:p>
    <w:p w14:paraId="12DE7B3E" w14:textId="77777777" w:rsidR="002E585C" w:rsidRDefault="002E585C" w:rsidP="002E585C">
      <w:pPr>
        <w:pStyle w:val="FP"/>
        <w:keepNext/>
        <w:rPr>
          <w:i/>
          <w:iCs/>
          <w:sz w:val="18"/>
          <w:szCs w:val="18"/>
        </w:rPr>
      </w:pPr>
      <w:r w:rsidRPr="005B25A1">
        <w:rPr>
          <w:i/>
          <w:iCs/>
          <w:sz w:val="18"/>
          <w:szCs w:val="18"/>
        </w:rPr>
        <w:t>==== General Revisions Deadline ====.</w:t>
      </w:r>
    </w:p>
    <w:p w14:paraId="7C2AB2EA"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r09.</w:t>
      </w:r>
    </w:p>
    <w:p w14:paraId="0D1EC075" w14:textId="77777777" w:rsidR="002E585C" w:rsidRPr="00883614" w:rsidRDefault="002E585C" w:rsidP="002E585C">
      <w:pPr>
        <w:pStyle w:val="FP"/>
        <w:keepNext/>
        <w:rPr>
          <w:i/>
          <w:iCs/>
          <w:sz w:val="18"/>
          <w:szCs w:val="18"/>
          <w:lang w:val="fr-FR"/>
        </w:rPr>
      </w:pPr>
      <w:r w:rsidRPr="00883614">
        <w:rPr>
          <w:i/>
          <w:iCs/>
          <w:sz w:val="18"/>
          <w:szCs w:val="18"/>
          <w:lang w:val="fr-FR"/>
        </w:rPr>
        <w:t xml:space="preserve">Dan (China Mobile) </w:t>
      </w:r>
      <w:proofErr w:type="spellStart"/>
      <w:r w:rsidRPr="00883614">
        <w:rPr>
          <w:i/>
          <w:iCs/>
          <w:sz w:val="18"/>
          <w:szCs w:val="18"/>
          <w:lang w:val="fr-FR"/>
        </w:rPr>
        <w:t>provides</w:t>
      </w:r>
      <w:proofErr w:type="spellEnd"/>
      <w:r w:rsidRPr="00883614">
        <w:rPr>
          <w:i/>
          <w:iCs/>
          <w:sz w:val="18"/>
          <w:szCs w:val="18"/>
          <w:lang w:val="fr-FR"/>
        </w:rPr>
        <w:t xml:space="preserve"> r10.</w:t>
      </w:r>
    </w:p>
    <w:p w14:paraId="6FCA0F4F" w14:textId="77777777" w:rsidR="002E585C" w:rsidRPr="00883614" w:rsidRDefault="002E585C" w:rsidP="002E585C">
      <w:pPr>
        <w:pStyle w:val="FP"/>
        <w:keepNext/>
        <w:rPr>
          <w:i/>
          <w:iCs/>
          <w:sz w:val="18"/>
          <w:szCs w:val="18"/>
          <w:lang w:val="fr-FR"/>
        </w:rPr>
      </w:pPr>
      <w:r w:rsidRPr="00883614">
        <w:rPr>
          <w:i/>
          <w:iCs/>
          <w:sz w:val="18"/>
          <w:szCs w:val="18"/>
          <w:lang w:val="fr-FR"/>
        </w:rPr>
        <w:t>Zhuoyun (vivo) comments on r09.</w:t>
      </w:r>
    </w:p>
    <w:p w14:paraId="35BA3C7E"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replies to Dan.</w:t>
      </w:r>
    </w:p>
    <w:p w14:paraId="44AF6BBD" w14:textId="77777777" w:rsidR="002E585C" w:rsidRDefault="002E585C" w:rsidP="002E585C">
      <w:pPr>
        <w:pStyle w:val="FP"/>
        <w:keepNext/>
        <w:rPr>
          <w:i/>
          <w:iCs/>
          <w:sz w:val="18"/>
          <w:szCs w:val="18"/>
        </w:rPr>
      </w:pPr>
      <w:r w:rsidRPr="005B25A1">
        <w:rPr>
          <w:i/>
          <w:iCs/>
          <w:sz w:val="18"/>
          <w:szCs w:val="18"/>
        </w:rPr>
        <w:t>Dan(China Mobile) replies .</w:t>
      </w:r>
    </w:p>
    <w:p w14:paraId="18C513D2" w14:textId="77777777" w:rsidR="002E585C" w:rsidRDefault="002E585C" w:rsidP="002E585C">
      <w:pPr>
        <w:pStyle w:val="FP"/>
        <w:keepNext/>
        <w:rPr>
          <w:i/>
          <w:iCs/>
          <w:sz w:val="18"/>
          <w:szCs w:val="18"/>
        </w:rPr>
      </w:pPr>
      <w:r w:rsidRPr="005B25A1">
        <w:rPr>
          <w:i/>
          <w:iCs/>
          <w:sz w:val="18"/>
          <w:szCs w:val="18"/>
        </w:rPr>
        <w:t>Sebastian (Qualcomm) comments that we need to clearly rule out joint admission control in the CRs and LS to RAN2 as per SA4 feedback if there is no agreement to specify support for an AF to indicate that it wants joint admission control.</w:t>
      </w:r>
    </w:p>
    <w:p w14:paraId="5B9610D1"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possible wording.</w:t>
      </w:r>
    </w:p>
    <w:p w14:paraId="270FFE3D" w14:textId="77777777" w:rsidR="002E585C" w:rsidRDefault="002E585C" w:rsidP="002E585C">
      <w:pPr>
        <w:pStyle w:val="FP"/>
        <w:keepNext/>
        <w:rPr>
          <w:i/>
          <w:iCs/>
          <w:sz w:val="18"/>
          <w:szCs w:val="18"/>
        </w:rPr>
      </w:pPr>
      <w:r w:rsidRPr="005B25A1">
        <w:rPr>
          <w:i/>
          <w:iCs/>
          <w:sz w:val="18"/>
          <w:szCs w:val="18"/>
        </w:rPr>
        <w:t>Dan (China Mobile)answer and propose possible wording.</w:t>
      </w:r>
    </w:p>
    <w:p w14:paraId="2B993B9C" w14:textId="77777777" w:rsidR="002E585C" w:rsidRDefault="002E585C" w:rsidP="002E585C">
      <w:pPr>
        <w:pStyle w:val="FP"/>
        <w:keepNext/>
        <w:rPr>
          <w:i/>
          <w:iCs/>
          <w:sz w:val="18"/>
          <w:szCs w:val="18"/>
        </w:rPr>
      </w:pPr>
      <w:r w:rsidRPr="005B25A1">
        <w:rPr>
          <w:i/>
          <w:iCs/>
          <w:sz w:val="18"/>
          <w:szCs w:val="18"/>
        </w:rPr>
        <w:t>Paul (Ericsson) we should work on a CR aligned with the SA LS. We do not agree to add more functionality.</w:t>
      </w:r>
    </w:p>
    <w:p w14:paraId="30909428" w14:textId="77777777" w:rsidR="002E585C" w:rsidRDefault="002E585C" w:rsidP="002E585C">
      <w:pPr>
        <w:pStyle w:val="FP"/>
        <w:keepNext/>
        <w:rPr>
          <w:i/>
          <w:iCs/>
          <w:sz w:val="18"/>
          <w:szCs w:val="18"/>
        </w:rPr>
      </w:pPr>
      <w:r w:rsidRPr="005B25A1">
        <w:rPr>
          <w:i/>
          <w:iCs/>
          <w:sz w:val="18"/>
          <w:szCs w:val="18"/>
        </w:rPr>
        <w:t>Dan(China Mobile) provide r11, only update the NOTE as below.</w:t>
      </w:r>
    </w:p>
    <w:p w14:paraId="35909D1F" w14:textId="77777777" w:rsidR="002E585C" w:rsidRDefault="002E585C" w:rsidP="002E585C">
      <w:pPr>
        <w:pStyle w:val="FP"/>
        <w:keepNext/>
        <w:rPr>
          <w:i/>
          <w:iCs/>
          <w:sz w:val="18"/>
          <w:szCs w:val="18"/>
        </w:rPr>
      </w:pPr>
      <w:r w:rsidRPr="005B25A1">
        <w:rPr>
          <w:i/>
          <w:iCs/>
          <w:sz w:val="18"/>
          <w:szCs w:val="18"/>
        </w:rPr>
        <w:t xml:space="preserve">Zhuoyun (vivo) is fine with r10, or r9 with the proposed wording by Dan or </w:t>
      </w:r>
      <w:proofErr w:type="spellStart"/>
      <w:r w:rsidRPr="005B25A1">
        <w:rPr>
          <w:i/>
          <w:iCs/>
          <w:sz w:val="18"/>
          <w:szCs w:val="18"/>
        </w:rPr>
        <w:t>Lazaros</w:t>
      </w:r>
      <w:proofErr w:type="spellEnd"/>
      <w:r w:rsidRPr="005B25A1">
        <w:rPr>
          <w:i/>
          <w:iCs/>
          <w:sz w:val="18"/>
          <w:szCs w:val="18"/>
        </w:rPr>
        <w:t xml:space="preserve"> on Note Y.</w:t>
      </w:r>
    </w:p>
    <w:p w14:paraId="07E878E5" w14:textId="77777777" w:rsidR="002E585C" w:rsidRDefault="002E585C" w:rsidP="002E585C">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OK with r11.</w:t>
      </w:r>
    </w:p>
    <w:p w14:paraId="7C72995E" w14:textId="77777777" w:rsidR="002E585C" w:rsidRDefault="002E585C" w:rsidP="002E585C">
      <w:pPr>
        <w:pStyle w:val="FP"/>
        <w:keepNext/>
        <w:rPr>
          <w:i/>
          <w:iCs/>
          <w:sz w:val="18"/>
          <w:szCs w:val="18"/>
        </w:rPr>
      </w:pPr>
      <w:r w:rsidRPr="005B25A1">
        <w:rPr>
          <w:i/>
          <w:iCs/>
          <w:sz w:val="18"/>
          <w:szCs w:val="18"/>
        </w:rPr>
        <w:t>Zhuoyun (vivo) is also OK with r11.</w:t>
      </w:r>
    </w:p>
    <w:p w14:paraId="5372A37C" w14:textId="77777777" w:rsidR="002E585C" w:rsidRDefault="002E585C" w:rsidP="002E585C">
      <w:pPr>
        <w:pStyle w:val="FP"/>
        <w:keepNext/>
        <w:rPr>
          <w:i/>
          <w:iCs/>
          <w:sz w:val="18"/>
          <w:szCs w:val="18"/>
        </w:rPr>
      </w:pPr>
      <w:r w:rsidRPr="005B25A1">
        <w:rPr>
          <w:i/>
          <w:iCs/>
          <w:sz w:val="18"/>
          <w:szCs w:val="18"/>
        </w:rPr>
        <w:t>Sebastian (Qualcomm) provides r12; can accept r12, r05, r06 and r00; objects to all other versions.</w:t>
      </w:r>
    </w:p>
    <w:p w14:paraId="6FF69B18" w14:textId="77777777" w:rsidR="002E585C" w:rsidRDefault="002E585C" w:rsidP="002E585C">
      <w:pPr>
        <w:pStyle w:val="FP"/>
        <w:keepNext/>
        <w:rPr>
          <w:i/>
          <w:iCs/>
          <w:sz w:val="18"/>
          <w:szCs w:val="18"/>
        </w:rPr>
      </w:pPr>
      <w:r w:rsidRPr="005B25A1">
        <w:rPr>
          <w:i/>
          <w:iCs/>
          <w:sz w:val="18"/>
          <w:szCs w:val="18"/>
        </w:rPr>
        <w:t>Paul (Ericsson) provides r13 and can only accept r03 and r13.</w:t>
      </w:r>
    </w:p>
    <w:p w14:paraId="62A8D9C2"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proposes further compromise.</w:t>
      </w:r>
    </w:p>
    <w:p w14:paraId="02B6D301" w14:textId="77777777" w:rsidR="002E585C" w:rsidRDefault="002E585C" w:rsidP="002E585C">
      <w:pPr>
        <w:pStyle w:val="FP"/>
        <w:keepNext/>
        <w:rPr>
          <w:i/>
          <w:iCs/>
          <w:sz w:val="18"/>
          <w:szCs w:val="18"/>
        </w:rPr>
      </w:pPr>
      <w:r w:rsidRPr="005B25A1">
        <w:rPr>
          <w:i/>
          <w:iCs/>
          <w:sz w:val="18"/>
          <w:szCs w:val="18"/>
        </w:rPr>
        <w:t>Sebastian (Qualcomm) provides r14.</w:t>
      </w:r>
    </w:p>
    <w:p w14:paraId="3AC97394" w14:textId="77777777" w:rsidR="002E585C" w:rsidRDefault="002E585C" w:rsidP="002E585C">
      <w:pPr>
        <w:pStyle w:val="FP"/>
        <w:keepNext/>
        <w:rPr>
          <w:i/>
          <w:iCs/>
          <w:sz w:val="18"/>
          <w:szCs w:val="18"/>
        </w:rPr>
      </w:pPr>
      <w:r w:rsidRPr="005B25A1">
        <w:rPr>
          <w:i/>
          <w:iCs/>
          <w:sz w:val="18"/>
          <w:szCs w:val="18"/>
        </w:rPr>
        <w:t>Paul (Ericsson) provides r15.</w:t>
      </w:r>
    </w:p>
    <w:p w14:paraId="5D63C0AB" w14:textId="77777777" w:rsidR="002E585C" w:rsidRDefault="002E585C" w:rsidP="002E585C">
      <w:pPr>
        <w:pStyle w:val="FP"/>
        <w:keepNext/>
        <w:rPr>
          <w:i/>
          <w:iCs/>
          <w:sz w:val="18"/>
          <w:szCs w:val="18"/>
        </w:rPr>
      </w:pPr>
      <w:r w:rsidRPr="005B25A1">
        <w:rPr>
          <w:i/>
          <w:iCs/>
          <w:sz w:val="18"/>
          <w:szCs w:val="18"/>
        </w:rPr>
        <w:t>Dan (China Mobile) provides r16 based on r13 to correct the editorial issue.</w:t>
      </w:r>
    </w:p>
    <w:p w14:paraId="56E35109" w14:textId="77777777" w:rsidR="002E585C" w:rsidRDefault="002E585C" w:rsidP="002E585C">
      <w:pPr>
        <w:pStyle w:val="FP"/>
        <w:keepNext/>
        <w:rPr>
          <w:i/>
          <w:iCs/>
          <w:sz w:val="18"/>
          <w:szCs w:val="18"/>
        </w:rPr>
      </w:pPr>
      <w:r w:rsidRPr="005B25A1">
        <w:rPr>
          <w:i/>
          <w:iCs/>
          <w:sz w:val="18"/>
          <w:szCs w:val="18"/>
        </w:rPr>
        <w:t>Sebastian (Qualcomm) is fine with r15.</w:t>
      </w:r>
    </w:p>
    <w:p w14:paraId="69A8BC34" w14:textId="77777777" w:rsidR="002E585C" w:rsidRDefault="002E585C" w:rsidP="002E585C">
      <w:pPr>
        <w:pStyle w:val="FP"/>
        <w:keepNext/>
        <w:rPr>
          <w:i/>
          <w:iCs/>
          <w:sz w:val="18"/>
          <w:szCs w:val="18"/>
        </w:rPr>
      </w:pPr>
      <w:r w:rsidRPr="005B25A1">
        <w:rPr>
          <w:i/>
          <w:iCs/>
          <w:sz w:val="18"/>
          <w:szCs w:val="18"/>
        </w:rPr>
        <w:t>Sebastian (Qualcomm) objects to r16.</w:t>
      </w:r>
    </w:p>
    <w:p w14:paraId="0949135A" w14:textId="77777777" w:rsidR="002E585C" w:rsidRDefault="002E585C" w:rsidP="002E585C">
      <w:pPr>
        <w:pStyle w:val="FP"/>
        <w:keepNext/>
        <w:rPr>
          <w:i/>
          <w:iCs/>
          <w:sz w:val="18"/>
          <w:szCs w:val="18"/>
        </w:rPr>
      </w:pPr>
      <w:r w:rsidRPr="005B25A1">
        <w:rPr>
          <w:i/>
          <w:iCs/>
          <w:sz w:val="18"/>
          <w:szCs w:val="18"/>
        </w:rPr>
        <w:lastRenderedPageBreak/>
        <w:t>Ellen(Google) provides r17. we are OK r16, and r10 with title changes. Object r15/r14 and others that indicate what RAN can do or not do with this sentence: Joint admission control is not supported by 5GS based on MMSID.</w:t>
      </w:r>
    </w:p>
    <w:p w14:paraId="53780BDB" w14:textId="77777777" w:rsidR="002E585C" w:rsidRDefault="002E585C" w:rsidP="002E585C">
      <w:pPr>
        <w:pStyle w:val="FP"/>
        <w:keepNext/>
        <w:rPr>
          <w:i/>
          <w:iCs/>
          <w:sz w:val="18"/>
          <w:szCs w:val="18"/>
        </w:rPr>
      </w:pPr>
      <w:r w:rsidRPr="005B25A1">
        <w:rPr>
          <w:i/>
          <w:iCs/>
          <w:sz w:val="18"/>
          <w:szCs w:val="18"/>
        </w:rPr>
        <w:t>Sebastian (Qualcomm) objects to r17.</w:t>
      </w:r>
    </w:p>
    <w:p w14:paraId="3F6BB82F" w14:textId="77777777" w:rsidR="002E585C" w:rsidRDefault="002E585C" w:rsidP="002E585C">
      <w:pPr>
        <w:pStyle w:val="FP"/>
        <w:keepNext/>
        <w:rPr>
          <w:i/>
          <w:iCs/>
          <w:sz w:val="18"/>
          <w:szCs w:val="18"/>
        </w:rPr>
      </w:pPr>
      <w:r w:rsidRPr="005B25A1">
        <w:rPr>
          <w:i/>
          <w:iCs/>
          <w:sz w:val="18"/>
          <w:szCs w:val="18"/>
        </w:rPr>
        <w:t>Dan(China Mobile)object r15, prefer r16.</w:t>
      </w:r>
    </w:p>
    <w:p w14:paraId="2285C4EF" w14:textId="77777777" w:rsidR="002E585C" w:rsidRDefault="002E585C" w:rsidP="002E585C">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OK with r11, r16 and r17 but objects to rest of revisions.</w:t>
      </w:r>
    </w:p>
    <w:p w14:paraId="00E0C0D9" w14:textId="77777777" w:rsidR="002E585C" w:rsidRDefault="002E585C" w:rsidP="002E585C">
      <w:pPr>
        <w:pStyle w:val="FP"/>
        <w:keepNext/>
        <w:rPr>
          <w:i/>
          <w:iCs/>
          <w:sz w:val="18"/>
          <w:szCs w:val="18"/>
        </w:rPr>
      </w:pPr>
      <w:r w:rsidRPr="005B25A1">
        <w:rPr>
          <w:i/>
          <w:iCs/>
          <w:sz w:val="18"/>
          <w:szCs w:val="18"/>
        </w:rPr>
        <w:t>==== Comments Deadline ====.</w:t>
      </w:r>
    </w:p>
    <w:p w14:paraId="4952E4E7" w14:textId="77777777" w:rsidR="002E585C" w:rsidRDefault="002E585C" w:rsidP="002E585C">
      <w:pPr>
        <w:pStyle w:val="FP"/>
        <w:keepNext/>
        <w:rPr>
          <w:i/>
          <w:iCs/>
          <w:sz w:val="18"/>
          <w:szCs w:val="18"/>
        </w:rPr>
      </w:pPr>
      <w:r w:rsidRPr="005B25A1">
        <w:rPr>
          <w:i/>
          <w:iCs/>
          <w:sz w:val="18"/>
          <w:szCs w:val="18"/>
        </w:rPr>
        <w:t>Zhuoyun (vivo) is OK with r10, r11, r16 and r17, but objects to rest of revisions.</w:t>
      </w:r>
    </w:p>
    <w:p w14:paraId="0C2441DF" w14:textId="77777777" w:rsidR="002E585C" w:rsidRDefault="002E585C" w:rsidP="002E585C">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r18.</w:t>
      </w:r>
    </w:p>
    <w:p w14:paraId="65FFBFAE" w14:textId="77777777" w:rsidR="002E585C" w:rsidRPr="005B25A1" w:rsidRDefault="002E585C" w:rsidP="002E585C">
      <w:pPr>
        <w:pStyle w:val="FP"/>
        <w:keepNext/>
        <w:rPr>
          <w:i/>
          <w:iCs/>
          <w:sz w:val="18"/>
          <w:szCs w:val="18"/>
        </w:rPr>
      </w:pPr>
    </w:p>
    <w:p w14:paraId="35D79F3C" w14:textId="77777777" w:rsidR="00D747F2" w:rsidRPr="005B25A1" w:rsidRDefault="00D747F2" w:rsidP="00D747F2">
      <w:pPr>
        <w:keepNext/>
        <w:keepLines/>
        <w:rPr>
          <w:b/>
          <w:bCs/>
        </w:rPr>
      </w:pPr>
      <w:r>
        <w:rPr>
          <w:b/>
          <w:bCs/>
        </w:rPr>
        <w:t>Session comment</w:t>
      </w:r>
      <w:r w:rsidRPr="005B25A1">
        <w:rPr>
          <w:b/>
          <w:bCs/>
        </w:rPr>
        <w:t>:</w:t>
      </w:r>
    </w:p>
    <w:p w14:paraId="2BB434E6" w14:textId="77777777" w:rsidR="002E585C" w:rsidRPr="005B25A1" w:rsidRDefault="002E585C" w:rsidP="002E585C">
      <w:pPr>
        <w:keepNext/>
        <w:keepLines/>
      </w:pPr>
      <w:r w:rsidRPr="005B25A1">
        <w:t>Approve r18? For CC#4.</w:t>
      </w:r>
    </w:p>
    <w:p w14:paraId="76F9856F" w14:textId="77777777" w:rsidR="00D747F2" w:rsidRPr="005B25A1" w:rsidRDefault="00D747F2" w:rsidP="00D747F2">
      <w:pPr>
        <w:keepNext/>
        <w:keepLines/>
        <w:rPr>
          <w:b/>
          <w:bCs/>
        </w:rPr>
      </w:pPr>
      <w:r>
        <w:rPr>
          <w:b/>
          <w:bCs/>
        </w:rPr>
        <w:t>CC#4</w:t>
      </w:r>
      <w:r w:rsidRPr="005B25A1">
        <w:rPr>
          <w:b/>
          <w:bCs/>
        </w:rPr>
        <w:t xml:space="preserve"> Discussion:</w:t>
      </w:r>
    </w:p>
    <w:p w14:paraId="23DAC76A" w14:textId="568454A3" w:rsidR="002E585C" w:rsidRPr="005B25A1" w:rsidRDefault="00B80E2D" w:rsidP="002E585C">
      <w:pPr>
        <w:keepNext/>
        <w:keepLines/>
      </w:pPr>
      <w:r>
        <w:t xml:space="preserve">No proposed revision could be agreed. This was then </w:t>
      </w:r>
      <w:r w:rsidRPr="00C3284B">
        <w:rPr>
          <w:color w:val="0000FF"/>
        </w:rPr>
        <w:t>noted</w:t>
      </w:r>
      <w:r>
        <w:t>.</w:t>
      </w:r>
    </w:p>
    <w:p w14:paraId="1B20F67E" w14:textId="538AD974" w:rsidR="002E585C" w:rsidRPr="00EB0339" w:rsidRDefault="002E585C" w:rsidP="002E585C">
      <w:r w:rsidRPr="005B25A1">
        <w:rPr>
          <w:b/>
          <w:bCs/>
        </w:rPr>
        <w:t>Status:</w:t>
      </w:r>
      <w:r>
        <w:t xml:space="preserve"> </w:t>
      </w:r>
      <w:r w:rsidR="00B80E2D" w:rsidRPr="00C3284B">
        <w:rPr>
          <w:color w:val="0000FF"/>
        </w:rPr>
        <w:t>Noted</w:t>
      </w:r>
      <w:r>
        <w:t>.</w:t>
      </w:r>
    </w:p>
    <w:p w14:paraId="5C2E3A30" w14:textId="77777777" w:rsidR="00B80E2D" w:rsidRDefault="00B80E2D" w:rsidP="00B80E2D">
      <w:pPr>
        <w:pStyle w:val="NormTop"/>
      </w:pPr>
      <w:r>
        <w:rPr>
          <w:color w:val="0000FF"/>
        </w:rPr>
        <w:t>S2-2500162</w:t>
      </w:r>
      <w:r w:rsidRPr="00D53282">
        <w:t xml:space="preserve"> </w:t>
      </w:r>
      <w:r>
        <w:t>(LS OUT) [DRAFT] Reply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t>To: RAN WG2. CC: RAN WG3, SA WG4, RAN, SA. Attachments: TS 23.501 CR5893, TS 23.502 CR#5203, TS 23.503 CR#1456.</w:t>
      </w:r>
    </w:p>
    <w:p w14:paraId="747B18A1" w14:textId="77777777" w:rsidR="00B80E2D" w:rsidRPr="00B81031" w:rsidRDefault="00B80E2D" w:rsidP="00B80E2D">
      <w:pPr>
        <w:keepNext/>
        <w:keepLines/>
        <w:rPr>
          <w:i/>
        </w:rPr>
      </w:pPr>
      <w:r w:rsidRPr="00B81031">
        <w:rPr>
          <w:b/>
          <w:bCs/>
          <w:i/>
        </w:rPr>
        <w:t>Comment:</w:t>
      </w:r>
      <w:r>
        <w:rPr>
          <w:i/>
        </w:rPr>
        <w:t xml:space="preserve"> Response to</w:t>
      </w:r>
      <w:r>
        <w:rPr>
          <w:color w:val="0000FF"/>
        </w:rPr>
        <w:t xml:space="preserve"> S2-2500014</w:t>
      </w:r>
      <w:r>
        <w:t>.</w:t>
      </w:r>
    </w:p>
    <w:p w14:paraId="316CC67C" w14:textId="77777777" w:rsidR="00B80E2D" w:rsidRPr="005B25A1" w:rsidRDefault="00B80E2D" w:rsidP="00B80E2D">
      <w:pPr>
        <w:pStyle w:val="FP"/>
        <w:keepNext/>
        <w:rPr>
          <w:b/>
          <w:bCs/>
          <w:i/>
          <w:iCs/>
          <w:sz w:val="18"/>
          <w:szCs w:val="18"/>
        </w:rPr>
      </w:pPr>
      <w:r w:rsidRPr="005B25A1">
        <w:rPr>
          <w:b/>
          <w:bCs/>
          <w:i/>
          <w:iCs/>
          <w:sz w:val="18"/>
          <w:szCs w:val="18"/>
        </w:rPr>
        <w:t>e-mail discussion:</w:t>
      </w:r>
    </w:p>
    <w:p w14:paraId="35074F66" w14:textId="77777777" w:rsidR="00B80E2D" w:rsidRDefault="00B80E2D" w:rsidP="00B80E2D">
      <w:pPr>
        <w:pStyle w:val="FP"/>
        <w:keepNext/>
        <w:rPr>
          <w:i/>
          <w:iCs/>
          <w:sz w:val="18"/>
          <w:szCs w:val="18"/>
        </w:rPr>
      </w:pPr>
      <w:r w:rsidRPr="005B25A1">
        <w:rPr>
          <w:i/>
          <w:iCs/>
          <w:sz w:val="18"/>
          <w:szCs w:val="18"/>
        </w:rPr>
        <w:t>Dan Wang(China Mobile) provides r01 to only provide the CRs approved in SA2 to RAN2, to keep the LS simple.</w:t>
      </w:r>
    </w:p>
    <w:p w14:paraId="747DD96A" w14:textId="77777777" w:rsidR="00B80E2D" w:rsidRDefault="00B80E2D" w:rsidP="00B80E2D">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OK with r01 but objects to original version.</w:t>
      </w:r>
    </w:p>
    <w:p w14:paraId="1B0A9DCA" w14:textId="77777777" w:rsidR="00B80E2D" w:rsidRDefault="00B80E2D" w:rsidP="00B80E2D">
      <w:pPr>
        <w:pStyle w:val="FP"/>
        <w:keepNext/>
        <w:rPr>
          <w:i/>
          <w:iCs/>
          <w:sz w:val="18"/>
          <w:szCs w:val="18"/>
        </w:rPr>
      </w:pPr>
      <w:r w:rsidRPr="005B25A1">
        <w:rPr>
          <w:i/>
          <w:iCs/>
          <w:sz w:val="18"/>
          <w:szCs w:val="18"/>
        </w:rPr>
        <w:t>Sebastian (Qualcomm) objects to r01.</w:t>
      </w:r>
    </w:p>
    <w:p w14:paraId="0153FF9D" w14:textId="77777777" w:rsidR="00B80E2D" w:rsidRDefault="00B80E2D" w:rsidP="00B80E2D">
      <w:pPr>
        <w:pStyle w:val="FP"/>
        <w:keepNext/>
        <w:rPr>
          <w:i/>
          <w:iCs/>
          <w:sz w:val="18"/>
          <w:szCs w:val="18"/>
        </w:rPr>
      </w:pPr>
      <w:r w:rsidRPr="005B25A1">
        <w:rPr>
          <w:i/>
          <w:iCs/>
          <w:sz w:val="18"/>
          <w:szCs w:val="18"/>
        </w:rPr>
        <w:t>==== General Revisions Deadline ====.</w:t>
      </w:r>
    </w:p>
    <w:p w14:paraId="0E81EA7A" w14:textId="77777777" w:rsidR="00B80E2D" w:rsidRDefault="00B80E2D" w:rsidP="00B80E2D">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r02.</w:t>
      </w:r>
    </w:p>
    <w:p w14:paraId="290D05E4" w14:textId="77777777" w:rsidR="00B80E2D" w:rsidRDefault="00B80E2D" w:rsidP="00B80E2D">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provides r03.</w:t>
      </w:r>
    </w:p>
    <w:p w14:paraId="73A7CA50" w14:textId="77777777" w:rsidR="00B80E2D" w:rsidRDefault="00B80E2D" w:rsidP="00B80E2D">
      <w:pPr>
        <w:pStyle w:val="FP"/>
        <w:keepNext/>
        <w:rPr>
          <w:i/>
          <w:iCs/>
          <w:sz w:val="18"/>
          <w:szCs w:val="18"/>
        </w:rPr>
      </w:pPr>
      <w:r w:rsidRPr="005B25A1">
        <w:rPr>
          <w:i/>
          <w:iCs/>
          <w:sz w:val="18"/>
          <w:szCs w:val="18"/>
        </w:rPr>
        <w:t>Paul (Ericsson) we can't agree to this revision. SA4 clarified that it is the application layer that deals with aspect of admission control and not any part of 5GS.</w:t>
      </w:r>
    </w:p>
    <w:p w14:paraId="07095664" w14:textId="77777777" w:rsidR="00B80E2D" w:rsidRDefault="00B80E2D" w:rsidP="00B80E2D">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asks clarification from Ericsson whether you refer to r02 or r03. Note in r03 there is no reference to admission control.</w:t>
      </w:r>
    </w:p>
    <w:p w14:paraId="0C43E4D1" w14:textId="77777777" w:rsidR="00B80E2D" w:rsidRDefault="00B80E2D" w:rsidP="00B80E2D">
      <w:pPr>
        <w:pStyle w:val="FP"/>
        <w:keepNext/>
        <w:rPr>
          <w:i/>
          <w:iCs/>
          <w:sz w:val="18"/>
          <w:szCs w:val="18"/>
        </w:rPr>
      </w:pPr>
      <w:r w:rsidRPr="005B25A1">
        <w:rPr>
          <w:i/>
          <w:iCs/>
          <w:sz w:val="18"/>
          <w:szCs w:val="18"/>
        </w:rPr>
        <w:t>Dan (China Mobile) can leave with r03, object r02, and think currently the CR is more important.</w:t>
      </w:r>
    </w:p>
    <w:p w14:paraId="23ADD907" w14:textId="77777777" w:rsidR="00B80E2D" w:rsidRDefault="00B80E2D" w:rsidP="00B80E2D">
      <w:pPr>
        <w:pStyle w:val="FP"/>
        <w:keepNext/>
        <w:rPr>
          <w:i/>
          <w:iCs/>
          <w:sz w:val="18"/>
          <w:szCs w:val="18"/>
        </w:rPr>
      </w:pPr>
      <w:r w:rsidRPr="005B25A1">
        <w:rPr>
          <w:i/>
          <w:iCs/>
          <w:sz w:val="18"/>
          <w:szCs w:val="18"/>
        </w:rPr>
        <w:t>Sebastian (Qualcomm) provides r04 and objects to r03, r02, r01.</w:t>
      </w:r>
    </w:p>
    <w:p w14:paraId="5F6BB6BC" w14:textId="77777777" w:rsidR="00B80E2D" w:rsidRDefault="00B80E2D" w:rsidP="00B80E2D">
      <w:pPr>
        <w:pStyle w:val="FP"/>
        <w:keepNext/>
        <w:rPr>
          <w:i/>
          <w:iCs/>
          <w:sz w:val="18"/>
          <w:szCs w:val="18"/>
        </w:rPr>
      </w:pPr>
      <w:r w:rsidRPr="005B25A1">
        <w:rPr>
          <w:i/>
          <w:iCs/>
          <w:sz w:val="18"/>
          <w:szCs w:val="18"/>
        </w:rPr>
        <w:t>Zhuoyun (vivo) only accepts r01.</w:t>
      </w:r>
    </w:p>
    <w:p w14:paraId="424E384B" w14:textId="77777777" w:rsidR="00B80E2D" w:rsidRDefault="00B80E2D" w:rsidP="00B80E2D">
      <w:pPr>
        <w:pStyle w:val="FP"/>
        <w:keepNext/>
        <w:rPr>
          <w:i/>
          <w:iCs/>
          <w:sz w:val="18"/>
          <w:szCs w:val="18"/>
        </w:rPr>
      </w:pPr>
      <w:r w:rsidRPr="005B25A1">
        <w:rPr>
          <w:i/>
          <w:iCs/>
          <w:sz w:val="18"/>
          <w:szCs w:val="18"/>
        </w:rPr>
        <w:t>Jinhua (Xiaomi) provides comments, and support r03,</w:t>
      </w:r>
    </w:p>
    <w:p w14:paraId="4DD26199" w14:textId="77777777" w:rsidR="00B80E2D" w:rsidRDefault="00B80E2D" w:rsidP="00B80E2D">
      <w:pPr>
        <w:pStyle w:val="FP"/>
        <w:keepNext/>
        <w:rPr>
          <w:i/>
          <w:iCs/>
          <w:sz w:val="18"/>
          <w:szCs w:val="18"/>
        </w:rPr>
      </w:pPr>
      <w:r w:rsidRPr="005B25A1">
        <w:rPr>
          <w:i/>
          <w:iCs/>
          <w:sz w:val="18"/>
          <w:szCs w:val="18"/>
        </w:rPr>
        <w:t>Dan(China Mobile) only accept r01 and r03, object all the other version.</w:t>
      </w:r>
    </w:p>
    <w:p w14:paraId="1AF707F2" w14:textId="77777777" w:rsidR="00B80E2D" w:rsidRDefault="00B80E2D" w:rsidP="00B80E2D">
      <w:pPr>
        <w:pStyle w:val="FP"/>
        <w:keepNext/>
        <w:rPr>
          <w:i/>
          <w:iCs/>
          <w:sz w:val="18"/>
          <w:szCs w:val="18"/>
        </w:rPr>
      </w:pPr>
      <w:r w:rsidRPr="005B25A1">
        <w:rPr>
          <w:i/>
          <w:iCs/>
          <w:sz w:val="18"/>
          <w:szCs w:val="18"/>
        </w:rPr>
        <w:t>Sebastian (Qualcomm) provides r05 on top of r04 to add RAN on the TO line; objects to r03, r02, r01.</w:t>
      </w:r>
    </w:p>
    <w:p w14:paraId="11F88ED5" w14:textId="77777777" w:rsidR="00B80E2D" w:rsidRDefault="00B80E2D" w:rsidP="00B80E2D">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OK with r01 and r03 but objects to rest of revisions.</w:t>
      </w:r>
    </w:p>
    <w:p w14:paraId="078C3289" w14:textId="77777777" w:rsidR="00B80E2D" w:rsidRDefault="00B80E2D" w:rsidP="00B80E2D">
      <w:pPr>
        <w:pStyle w:val="FP"/>
        <w:keepNext/>
        <w:rPr>
          <w:i/>
          <w:iCs/>
          <w:sz w:val="18"/>
          <w:szCs w:val="18"/>
        </w:rPr>
      </w:pPr>
      <w:r w:rsidRPr="005B25A1">
        <w:rPr>
          <w:i/>
          <w:iCs/>
          <w:sz w:val="18"/>
          <w:szCs w:val="18"/>
        </w:rPr>
        <w:t>Sebastian (Qualcomm) replies to Mehrdad.</w:t>
      </w:r>
    </w:p>
    <w:p w14:paraId="287B6B3E" w14:textId="77777777" w:rsidR="00B80E2D" w:rsidRDefault="00B80E2D" w:rsidP="00B80E2D">
      <w:pPr>
        <w:pStyle w:val="FP"/>
        <w:keepNext/>
        <w:rPr>
          <w:i/>
          <w:iCs/>
          <w:sz w:val="18"/>
          <w:szCs w:val="18"/>
        </w:rPr>
      </w:pPr>
      <w:r w:rsidRPr="005B25A1">
        <w:rPr>
          <w:i/>
          <w:iCs/>
          <w:sz w:val="18"/>
          <w:szCs w:val="18"/>
        </w:rPr>
        <w:t>==== Comments Deadline ====.</w:t>
      </w:r>
    </w:p>
    <w:p w14:paraId="21CDE937" w14:textId="77777777" w:rsidR="00B80E2D" w:rsidRDefault="00B80E2D" w:rsidP="00B80E2D">
      <w:pPr>
        <w:pStyle w:val="FP"/>
        <w:keepNext/>
        <w:rPr>
          <w:i/>
          <w:iCs/>
          <w:sz w:val="18"/>
          <w:szCs w:val="18"/>
        </w:rPr>
      </w:pPr>
      <w:proofErr w:type="spellStart"/>
      <w:r w:rsidRPr="005B25A1">
        <w:rPr>
          <w:i/>
          <w:iCs/>
          <w:sz w:val="18"/>
          <w:szCs w:val="18"/>
        </w:rPr>
        <w:t>Lazaros</w:t>
      </w:r>
      <w:proofErr w:type="spellEnd"/>
      <w:r w:rsidRPr="005B25A1">
        <w:rPr>
          <w:i/>
          <w:iCs/>
          <w:sz w:val="18"/>
          <w:szCs w:val="18"/>
        </w:rPr>
        <w:t xml:space="preserve"> </w:t>
      </w:r>
      <w:proofErr w:type="spellStart"/>
      <w:r w:rsidRPr="005B25A1">
        <w:rPr>
          <w:i/>
          <w:iCs/>
          <w:sz w:val="18"/>
          <w:szCs w:val="18"/>
        </w:rPr>
        <w:t>Gkatzikis</w:t>
      </w:r>
      <w:proofErr w:type="spellEnd"/>
      <w:r w:rsidRPr="005B25A1">
        <w:rPr>
          <w:i/>
          <w:iCs/>
          <w:sz w:val="18"/>
          <w:szCs w:val="18"/>
        </w:rPr>
        <w:t xml:space="preserve"> (Nokia) provides r06 (result of offline discussions).</w:t>
      </w:r>
    </w:p>
    <w:p w14:paraId="7378A597" w14:textId="77777777" w:rsidR="00B80E2D" w:rsidRPr="00883614" w:rsidRDefault="00B80E2D" w:rsidP="00B80E2D">
      <w:pPr>
        <w:pStyle w:val="FP"/>
        <w:keepNext/>
        <w:rPr>
          <w:i/>
          <w:iCs/>
          <w:sz w:val="18"/>
          <w:szCs w:val="18"/>
          <w:lang w:val="fr-FR"/>
        </w:rPr>
      </w:pPr>
      <w:r w:rsidRPr="00883614">
        <w:rPr>
          <w:i/>
          <w:iCs/>
          <w:sz w:val="18"/>
          <w:szCs w:val="18"/>
          <w:lang w:val="fr-FR"/>
        </w:rPr>
        <w:t>Zhuoyun (vivo) comments on r06.</w:t>
      </w:r>
    </w:p>
    <w:p w14:paraId="76757E0D" w14:textId="77777777" w:rsidR="00B80E2D" w:rsidRPr="00883614" w:rsidRDefault="00B80E2D" w:rsidP="00B80E2D">
      <w:pPr>
        <w:pStyle w:val="FP"/>
        <w:keepNext/>
        <w:rPr>
          <w:i/>
          <w:iCs/>
          <w:sz w:val="18"/>
          <w:szCs w:val="18"/>
          <w:lang w:val="fr-FR"/>
        </w:rPr>
      </w:pPr>
    </w:p>
    <w:p w14:paraId="47A66ACD" w14:textId="77777777" w:rsidR="00D747F2" w:rsidRPr="005B25A1" w:rsidRDefault="00D747F2" w:rsidP="00D747F2">
      <w:pPr>
        <w:keepNext/>
        <w:keepLines/>
        <w:rPr>
          <w:b/>
          <w:bCs/>
        </w:rPr>
      </w:pPr>
      <w:r>
        <w:rPr>
          <w:b/>
          <w:bCs/>
        </w:rPr>
        <w:t>Session comment</w:t>
      </w:r>
      <w:r w:rsidRPr="005B25A1">
        <w:rPr>
          <w:b/>
          <w:bCs/>
        </w:rPr>
        <w:t>:</w:t>
      </w:r>
    </w:p>
    <w:p w14:paraId="65B9DCEB" w14:textId="77777777" w:rsidR="00B80E2D" w:rsidRPr="005B25A1" w:rsidRDefault="00B80E2D" w:rsidP="00B80E2D">
      <w:pPr>
        <w:keepNext/>
        <w:keepLines/>
      </w:pPr>
      <w:r w:rsidRPr="005B25A1">
        <w:t>Is r06 OK? Add CR below if approved. For CC#4.</w:t>
      </w:r>
    </w:p>
    <w:p w14:paraId="1BBD1963" w14:textId="77777777" w:rsidR="00D747F2" w:rsidRPr="005B25A1" w:rsidRDefault="00D747F2" w:rsidP="00D747F2">
      <w:pPr>
        <w:keepNext/>
        <w:keepLines/>
        <w:rPr>
          <w:b/>
          <w:bCs/>
        </w:rPr>
      </w:pPr>
      <w:r>
        <w:rPr>
          <w:b/>
          <w:bCs/>
        </w:rPr>
        <w:t>CC#4</w:t>
      </w:r>
      <w:r w:rsidRPr="005B25A1">
        <w:rPr>
          <w:b/>
          <w:bCs/>
        </w:rPr>
        <w:t xml:space="preserve"> Discussion:</w:t>
      </w:r>
    </w:p>
    <w:p w14:paraId="59FA6050" w14:textId="2620DA20" w:rsidR="00B80E2D" w:rsidRPr="00B80E2D" w:rsidRDefault="00B80E2D" w:rsidP="00B80E2D">
      <w:pPr>
        <w:keepNext/>
        <w:keepLines/>
      </w:pPr>
      <w:r>
        <w:t xml:space="preserve">This LS was </w:t>
      </w:r>
      <w:r w:rsidRPr="00B80E2D">
        <w:rPr>
          <w:color w:val="0000FF"/>
        </w:rPr>
        <w:t>postponed</w:t>
      </w:r>
      <w:r>
        <w:t xml:space="preserve">. </w:t>
      </w:r>
      <w:r w:rsidRPr="00B80E2D">
        <w:rPr>
          <w:b/>
          <w:bCs/>
        </w:rPr>
        <w:t>It was noted that this needs to be resolved at the next meeting as this was a request form TSG SA.</w:t>
      </w:r>
    </w:p>
    <w:p w14:paraId="754DB912" w14:textId="446DD4BE" w:rsidR="00B80E2D" w:rsidRPr="00EB0339" w:rsidRDefault="00B80E2D" w:rsidP="00B80E2D">
      <w:r w:rsidRPr="005B25A1">
        <w:rPr>
          <w:b/>
          <w:bCs/>
        </w:rPr>
        <w:t>Status:</w:t>
      </w:r>
      <w:r>
        <w:t xml:space="preserve"> </w:t>
      </w:r>
      <w:r w:rsidRPr="00B80E2D">
        <w:rPr>
          <w:color w:val="0000FF"/>
        </w:rPr>
        <w:t>Postponed</w:t>
      </w:r>
      <w:r>
        <w:t>.</w:t>
      </w:r>
    </w:p>
    <w:p w14:paraId="3437295A" w14:textId="77777777" w:rsidR="00032671" w:rsidRDefault="00032671" w:rsidP="00032671"/>
    <w:p w14:paraId="3670AD83" w14:textId="77777777" w:rsidR="00032671" w:rsidRDefault="00032671" w:rsidP="00357EC1">
      <w:pPr>
        <w:pStyle w:val="Heading1"/>
      </w:pPr>
      <w:r>
        <w:lastRenderedPageBreak/>
        <w:t>Handle open outgoing LS's (and related CR's) (12)</w:t>
      </w:r>
    </w:p>
    <w:p w14:paraId="1C82A42C" w14:textId="77777777" w:rsidR="00B80E2D" w:rsidRDefault="00B80E2D" w:rsidP="00B80E2D">
      <w:pPr>
        <w:pStyle w:val="NormTop"/>
      </w:pPr>
      <w:r>
        <w:rPr>
          <w:color w:val="0000FF"/>
        </w:rPr>
        <w:t>S2-2500390</w:t>
      </w:r>
      <w:r w:rsidRPr="00D53282">
        <w:t xml:space="preserve"> </w:t>
      </w:r>
      <w:r>
        <w:t>(LS OUT) [DRAFT] Reply LS on relay discovery announcement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on relay discovery announcement.</w:t>
      </w:r>
    </w:p>
    <w:p w14:paraId="5AE0E2D5" w14:textId="77777777" w:rsidR="00B80E2D" w:rsidRPr="00B81031" w:rsidRDefault="00B80E2D" w:rsidP="00B80E2D">
      <w:pPr>
        <w:keepNext/>
        <w:keepLines/>
        <w:rPr>
          <w:i/>
        </w:rPr>
      </w:pPr>
      <w:r w:rsidRPr="00B81031">
        <w:rPr>
          <w:b/>
          <w:bCs/>
          <w:i/>
        </w:rPr>
        <w:t>Comment:</w:t>
      </w:r>
      <w:r>
        <w:rPr>
          <w:i/>
        </w:rPr>
        <w:t xml:space="preserve"> Response to</w:t>
      </w:r>
      <w:r>
        <w:rPr>
          <w:color w:val="0000FF"/>
        </w:rPr>
        <w:t xml:space="preserve"> S2-2500045</w:t>
      </w:r>
      <w:r>
        <w:t>.</w:t>
      </w:r>
    </w:p>
    <w:p w14:paraId="006ADDB9" w14:textId="77777777" w:rsidR="00B80E2D" w:rsidRPr="005B25A1" w:rsidRDefault="00B80E2D" w:rsidP="00B80E2D">
      <w:pPr>
        <w:pStyle w:val="FP"/>
        <w:keepNext/>
        <w:rPr>
          <w:b/>
          <w:bCs/>
          <w:i/>
          <w:iCs/>
          <w:sz w:val="18"/>
          <w:szCs w:val="18"/>
        </w:rPr>
      </w:pPr>
      <w:r w:rsidRPr="005B25A1">
        <w:rPr>
          <w:b/>
          <w:bCs/>
          <w:i/>
          <w:iCs/>
          <w:sz w:val="18"/>
          <w:szCs w:val="18"/>
        </w:rPr>
        <w:t>e-mail discussion:</w:t>
      </w:r>
    </w:p>
    <w:p w14:paraId="1EC8BB9B" w14:textId="77777777" w:rsidR="00B80E2D" w:rsidRDefault="00B80E2D" w:rsidP="00B80E2D">
      <w:pPr>
        <w:pStyle w:val="FP"/>
        <w:keepNext/>
        <w:rPr>
          <w:i/>
          <w:iCs/>
          <w:sz w:val="18"/>
          <w:szCs w:val="18"/>
        </w:rPr>
      </w:pPr>
      <w:r w:rsidRPr="005B25A1">
        <w:rPr>
          <w:i/>
          <w:iCs/>
          <w:sz w:val="18"/>
          <w:szCs w:val="18"/>
        </w:rPr>
        <w:t xml:space="preserve">LaeYoung (LGE) provides r01 to try to move </w:t>
      </w:r>
      <w:proofErr w:type="spellStart"/>
      <w:r w:rsidRPr="005B25A1">
        <w:rPr>
          <w:i/>
          <w:iCs/>
          <w:sz w:val="18"/>
          <w:szCs w:val="18"/>
        </w:rPr>
        <w:t>foward</w:t>
      </w:r>
      <w:proofErr w:type="spellEnd"/>
      <w:r w:rsidRPr="005B25A1">
        <w:rPr>
          <w:i/>
          <w:iCs/>
          <w:sz w:val="18"/>
          <w:szCs w:val="18"/>
        </w:rPr>
        <w:t>.</w:t>
      </w:r>
    </w:p>
    <w:p w14:paraId="15D1E209" w14:textId="77777777" w:rsidR="00B80E2D" w:rsidRDefault="00B80E2D" w:rsidP="00B80E2D">
      <w:pPr>
        <w:pStyle w:val="FP"/>
        <w:keepNext/>
        <w:rPr>
          <w:i/>
          <w:iCs/>
          <w:sz w:val="18"/>
          <w:szCs w:val="18"/>
        </w:rPr>
      </w:pPr>
      <w:r w:rsidRPr="005B25A1">
        <w:rPr>
          <w:i/>
          <w:iCs/>
          <w:sz w:val="18"/>
          <w:szCs w:val="18"/>
        </w:rPr>
        <w:t>LaeYoung (LGE) provides r02 where the answer is YES.</w:t>
      </w:r>
    </w:p>
    <w:p w14:paraId="2FD91F24" w14:textId="77777777" w:rsidR="00B80E2D" w:rsidRDefault="00B80E2D" w:rsidP="00B80E2D">
      <w:pPr>
        <w:pStyle w:val="FP"/>
        <w:keepNext/>
        <w:rPr>
          <w:i/>
          <w:iCs/>
          <w:sz w:val="18"/>
          <w:szCs w:val="18"/>
        </w:rPr>
      </w:pPr>
      <w:r w:rsidRPr="005B25A1">
        <w:rPr>
          <w:i/>
          <w:iCs/>
          <w:sz w:val="18"/>
          <w:szCs w:val="18"/>
        </w:rPr>
        <w:t>==== General Revisions Deadline ====.</w:t>
      </w:r>
    </w:p>
    <w:p w14:paraId="378C7C30" w14:textId="77777777" w:rsidR="00B80E2D" w:rsidRDefault="00B80E2D" w:rsidP="00B80E2D">
      <w:pPr>
        <w:pStyle w:val="FP"/>
        <w:keepNext/>
        <w:rPr>
          <w:i/>
          <w:iCs/>
          <w:sz w:val="18"/>
          <w:szCs w:val="18"/>
        </w:rPr>
      </w:pPr>
      <w:r w:rsidRPr="005B25A1">
        <w:rPr>
          <w:i/>
          <w:iCs/>
          <w:sz w:val="18"/>
          <w:szCs w:val="18"/>
        </w:rPr>
        <w:t>LaeYoung (LGE) answers to Shabnam (Ericsson).</w:t>
      </w:r>
    </w:p>
    <w:p w14:paraId="2384FFF0" w14:textId="77777777" w:rsidR="00B80E2D" w:rsidRDefault="00B80E2D" w:rsidP="00B80E2D">
      <w:pPr>
        <w:pStyle w:val="FP"/>
        <w:keepNext/>
        <w:rPr>
          <w:i/>
          <w:iCs/>
          <w:sz w:val="18"/>
          <w:szCs w:val="18"/>
        </w:rPr>
      </w:pPr>
      <w:r w:rsidRPr="005B25A1">
        <w:rPr>
          <w:i/>
          <w:iCs/>
          <w:sz w:val="18"/>
          <w:szCs w:val="18"/>
        </w:rPr>
        <w:t>Shabnam (Ericsson) provides comments that Ericsson position was it could be either yes or no. RAN2 question does not ask for Model A only right? So to me response is ambiguous. As in 5.1.4.1 provisioned in ME etc.</w:t>
      </w:r>
    </w:p>
    <w:p w14:paraId="405B68B6" w14:textId="77777777" w:rsidR="00B80E2D" w:rsidRDefault="00B80E2D" w:rsidP="00B80E2D">
      <w:pPr>
        <w:pStyle w:val="FP"/>
        <w:keepNext/>
        <w:rPr>
          <w:i/>
          <w:iCs/>
          <w:sz w:val="18"/>
          <w:szCs w:val="18"/>
        </w:rPr>
      </w:pPr>
      <w:r w:rsidRPr="005B25A1">
        <w:rPr>
          <w:i/>
          <w:iCs/>
          <w:sz w:val="18"/>
          <w:szCs w:val="18"/>
        </w:rPr>
        <w:t>Shabnam (Ericsson) provides comments that as terminology confusion occurs, can we also add the Model B aspects you indicated for completeness sake? Thanks.</w:t>
      </w:r>
    </w:p>
    <w:p w14:paraId="0DCCF5BF" w14:textId="77777777" w:rsidR="00B80E2D" w:rsidRDefault="00B80E2D" w:rsidP="00B80E2D">
      <w:pPr>
        <w:pStyle w:val="FP"/>
        <w:keepNext/>
        <w:rPr>
          <w:i/>
          <w:iCs/>
          <w:sz w:val="18"/>
          <w:szCs w:val="18"/>
        </w:rPr>
      </w:pPr>
      <w:r w:rsidRPr="005B25A1">
        <w:rPr>
          <w:i/>
          <w:iCs/>
          <w:sz w:val="18"/>
          <w:szCs w:val="18"/>
        </w:rPr>
        <w:t>Zhang (Huawei) suggest to only focus on Model A.</w:t>
      </w:r>
    </w:p>
    <w:p w14:paraId="0AFC5BE2" w14:textId="77777777" w:rsidR="00B80E2D" w:rsidRDefault="00B80E2D" w:rsidP="00B80E2D">
      <w:pPr>
        <w:pStyle w:val="FP"/>
        <w:keepNext/>
        <w:rPr>
          <w:i/>
          <w:iCs/>
          <w:sz w:val="18"/>
          <w:szCs w:val="18"/>
        </w:rPr>
      </w:pPr>
      <w:r w:rsidRPr="005B25A1">
        <w:rPr>
          <w:i/>
          <w:iCs/>
          <w:sz w:val="18"/>
          <w:szCs w:val="18"/>
        </w:rPr>
        <w:t>LaeYoung (LGE) provides r03 and answers to Shabnam (Ericsson) and Zhang (Huawei).</w:t>
      </w:r>
    </w:p>
    <w:p w14:paraId="0E5DA91F" w14:textId="77777777" w:rsidR="00B80E2D" w:rsidRDefault="00B80E2D" w:rsidP="00B80E2D">
      <w:pPr>
        <w:pStyle w:val="FP"/>
        <w:keepNext/>
        <w:rPr>
          <w:i/>
          <w:iCs/>
          <w:sz w:val="18"/>
          <w:szCs w:val="18"/>
        </w:rPr>
      </w:pPr>
      <w:r w:rsidRPr="005B25A1">
        <w:rPr>
          <w:i/>
          <w:iCs/>
          <w:sz w:val="18"/>
          <w:szCs w:val="18"/>
        </w:rPr>
        <w:t>Zhang (Huawei) clarify that Model B is not straight forward.</w:t>
      </w:r>
    </w:p>
    <w:p w14:paraId="3A2DD0B2" w14:textId="77777777" w:rsidR="00B80E2D" w:rsidRDefault="00B80E2D" w:rsidP="00B80E2D">
      <w:pPr>
        <w:pStyle w:val="FP"/>
        <w:keepNext/>
        <w:rPr>
          <w:i/>
          <w:iCs/>
          <w:sz w:val="18"/>
          <w:szCs w:val="18"/>
        </w:rPr>
      </w:pPr>
      <w:r w:rsidRPr="005B25A1">
        <w:rPr>
          <w:i/>
          <w:iCs/>
          <w:sz w:val="18"/>
          <w:szCs w:val="18"/>
        </w:rPr>
        <w:t>Zhang (Huawei) is OK with r00, r01, r02, object r03.</w:t>
      </w:r>
    </w:p>
    <w:p w14:paraId="0AAC0C9E" w14:textId="77777777" w:rsidR="00B80E2D" w:rsidRDefault="00B80E2D" w:rsidP="00B80E2D">
      <w:pPr>
        <w:pStyle w:val="FP"/>
        <w:keepNext/>
        <w:rPr>
          <w:i/>
          <w:iCs/>
          <w:sz w:val="18"/>
          <w:szCs w:val="18"/>
        </w:rPr>
      </w:pPr>
      <w:r w:rsidRPr="005B25A1">
        <w:rPr>
          <w:i/>
          <w:iCs/>
          <w:sz w:val="18"/>
          <w:szCs w:val="18"/>
        </w:rPr>
        <w:t>Deng Qiang (CATT) also understand RAN2 question is only about Model A.</w:t>
      </w:r>
    </w:p>
    <w:p w14:paraId="056CB59C" w14:textId="77777777" w:rsidR="00B80E2D" w:rsidRDefault="00B80E2D" w:rsidP="00B80E2D">
      <w:pPr>
        <w:pStyle w:val="FP"/>
        <w:keepNext/>
        <w:rPr>
          <w:i/>
          <w:iCs/>
          <w:sz w:val="18"/>
          <w:szCs w:val="18"/>
        </w:rPr>
      </w:pPr>
      <w:r w:rsidRPr="005B25A1">
        <w:rPr>
          <w:i/>
          <w:iCs/>
          <w:sz w:val="18"/>
          <w:szCs w:val="18"/>
        </w:rPr>
        <w:t>==== Comments Deadline ====.</w:t>
      </w:r>
    </w:p>
    <w:p w14:paraId="367FDB98" w14:textId="77777777" w:rsidR="00B80E2D" w:rsidRDefault="00B80E2D" w:rsidP="00B80E2D">
      <w:pPr>
        <w:pStyle w:val="FP"/>
        <w:keepNext/>
        <w:rPr>
          <w:i/>
          <w:iCs/>
          <w:sz w:val="18"/>
          <w:szCs w:val="18"/>
        </w:rPr>
      </w:pPr>
      <w:r w:rsidRPr="005B25A1">
        <w:rPr>
          <w:i/>
          <w:iCs/>
          <w:sz w:val="18"/>
          <w:szCs w:val="18"/>
        </w:rPr>
        <w:t>Shabnam (Ericsson) even though I would have liked a bit more clarity that Model B does not require PC5 pre-established, I can live with r03, object to other revisions including original.</w:t>
      </w:r>
    </w:p>
    <w:p w14:paraId="6218195A" w14:textId="77777777" w:rsidR="00B80E2D" w:rsidRDefault="00B80E2D" w:rsidP="00B80E2D">
      <w:pPr>
        <w:pStyle w:val="FP"/>
        <w:keepNext/>
        <w:rPr>
          <w:i/>
          <w:iCs/>
          <w:sz w:val="18"/>
          <w:szCs w:val="18"/>
        </w:rPr>
      </w:pPr>
      <w:r w:rsidRPr="005B25A1">
        <w:rPr>
          <w:i/>
          <w:iCs/>
          <w:sz w:val="18"/>
          <w:szCs w:val="18"/>
        </w:rPr>
        <w:t>LaeYoung (LGE) suggests to go with r03 to move forward. 😊.</w:t>
      </w:r>
    </w:p>
    <w:p w14:paraId="5191884E" w14:textId="77777777" w:rsidR="00B80E2D" w:rsidRDefault="00B80E2D" w:rsidP="00B80E2D">
      <w:pPr>
        <w:pStyle w:val="FP"/>
        <w:keepNext/>
        <w:rPr>
          <w:i/>
          <w:iCs/>
          <w:sz w:val="18"/>
          <w:szCs w:val="18"/>
        </w:rPr>
      </w:pPr>
      <w:r w:rsidRPr="005B25A1">
        <w:rPr>
          <w:i/>
          <w:iCs/>
          <w:sz w:val="18"/>
          <w:szCs w:val="18"/>
        </w:rPr>
        <w:t xml:space="preserve">I support </w:t>
      </w:r>
      <w:proofErr w:type="spellStart"/>
      <w:r w:rsidRPr="005B25A1">
        <w:rPr>
          <w:i/>
          <w:iCs/>
          <w:sz w:val="18"/>
          <w:szCs w:val="18"/>
        </w:rPr>
        <w:t>LaeYoung's</w:t>
      </w:r>
      <w:proofErr w:type="spellEnd"/>
      <w:r w:rsidRPr="005B25A1">
        <w:rPr>
          <w:i/>
          <w:iCs/>
          <w:sz w:val="18"/>
          <w:szCs w:val="18"/>
        </w:rPr>
        <w:t xml:space="preserve"> suggestion to go with r03 for moving forward.</w:t>
      </w:r>
    </w:p>
    <w:p w14:paraId="572706C7" w14:textId="77777777" w:rsidR="00B80E2D" w:rsidRDefault="00B80E2D" w:rsidP="00B80E2D">
      <w:pPr>
        <w:pStyle w:val="FP"/>
        <w:keepNext/>
        <w:rPr>
          <w:i/>
          <w:iCs/>
          <w:sz w:val="18"/>
          <w:szCs w:val="18"/>
        </w:rPr>
      </w:pPr>
      <w:r w:rsidRPr="005B25A1">
        <w:rPr>
          <w:i/>
          <w:iCs/>
          <w:sz w:val="18"/>
          <w:szCs w:val="18"/>
        </w:rPr>
        <w:t>Shabnam (Ericsson) thanks LaeYoung (LGE) and Zhang (Huawei), indeed addresses my comments more accurately in r04, I agree we should go with r04.</w:t>
      </w:r>
    </w:p>
    <w:p w14:paraId="0F3BF675" w14:textId="77777777" w:rsidR="00B80E2D" w:rsidRDefault="00B80E2D" w:rsidP="00B80E2D">
      <w:pPr>
        <w:pStyle w:val="FP"/>
        <w:keepNext/>
        <w:rPr>
          <w:i/>
          <w:iCs/>
          <w:sz w:val="18"/>
          <w:szCs w:val="18"/>
        </w:rPr>
      </w:pPr>
      <w:r w:rsidRPr="005B25A1">
        <w:rPr>
          <w:i/>
          <w:iCs/>
          <w:sz w:val="18"/>
          <w:szCs w:val="18"/>
        </w:rPr>
        <w:t>LaeYoung (LGE) provides r04 taking wording suggestion from Zhang (Huawei) and proposes to go with r04.</w:t>
      </w:r>
    </w:p>
    <w:p w14:paraId="0A6AAB24" w14:textId="77777777" w:rsidR="00B80E2D" w:rsidRDefault="00B80E2D" w:rsidP="00B80E2D">
      <w:pPr>
        <w:pStyle w:val="FP"/>
        <w:keepNext/>
        <w:rPr>
          <w:i/>
          <w:iCs/>
          <w:sz w:val="18"/>
          <w:szCs w:val="18"/>
        </w:rPr>
      </w:pPr>
      <w:r w:rsidRPr="005B25A1">
        <w:rPr>
          <w:i/>
          <w:iCs/>
          <w:sz w:val="18"/>
          <w:szCs w:val="18"/>
        </w:rPr>
        <w:t>Zhang (Huawei) object r03, ask for clarification what is going on?</w:t>
      </w:r>
    </w:p>
    <w:p w14:paraId="3934463E" w14:textId="77777777" w:rsidR="00B80E2D" w:rsidRDefault="00B80E2D" w:rsidP="00B80E2D">
      <w:pPr>
        <w:pStyle w:val="FP"/>
        <w:keepNext/>
        <w:rPr>
          <w:i/>
          <w:iCs/>
          <w:sz w:val="18"/>
          <w:szCs w:val="18"/>
        </w:rPr>
      </w:pPr>
      <w:r w:rsidRPr="005B25A1">
        <w:rPr>
          <w:i/>
          <w:iCs/>
          <w:sz w:val="18"/>
          <w:szCs w:val="18"/>
        </w:rPr>
        <w:t>Zhang (Huawei) is OK with r04 and thanks LaeYoung and Shabnam.</w:t>
      </w:r>
    </w:p>
    <w:p w14:paraId="25777AE9" w14:textId="77777777" w:rsidR="00B80E2D" w:rsidRDefault="00B80E2D" w:rsidP="00B80E2D">
      <w:pPr>
        <w:pStyle w:val="FP"/>
        <w:keepNext/>
        <w:rPr>
          <w:i/>
          <w:iCs/>
          <w:sz w:val="18"/>
          <w:szCs w:val="18"/>
        </w:rPr>
      </w:pPr>
      <w:r w:rsidRPr="005B25A1">
        <w:rPr>
          <w:i/>
          <w:iCs/>
          <w:sz w:val="18"/>
          <w:szCs w:val="18"/>
        </w:rPr>
        <w:t>LaeYoung (LGE) agrees with Zhang (Huawei) and thinks r04 can be approved. 😊.</w:t>
      </w:r>
    </w:p>
    <w:p w14:paraId="73B313EF" w14:textId="77777777" w:rsidR="00B80E2D" w:rsidRPr="005B25A1" w:rsidRDefault="00B80E2D" w:rsidP="00B80E2D">
      <w:pPr>
        <w:pStyle w:val="FP"/>
        <w:keepNext/>
        <w:rPr>
          <w:i/>
          <w:iCs/>
          <w:sz w:val="18"/>
          <w:szCs w:val="18"/>
        </w:rPr>
      </w:pPr>
    </w:p>
    <w:p w14:paraId="565C2458" w14:textId="77777777" w:rsidR="00D747F2" w:rsidRPr="005B25A1" w:rsidRDefault="00D747F2" w:rsidP="00D747F2">
      <w:pPr>
        <w:keepNext/>
        <w:keepLines/>
        <w:rPr>
          <w:b/>
          <w:bCs/>
        </w:rPr>
      </w:pPr>
      <w:r>
        <w:rPr>
          <w:b/>
          <w:bCs/>
        </w:rPr>
        <w:t>Session comment</w:t>
      </w:r>
      <w:r w:rsidRPr="005B25A1">
        <w:rPr>
          <w:b/>
          <w:bCs/>
        </w:rPr>
        <w:t>:</w:t>
      </w:r>
    </w:p>
    <w:p w14:paraId="7234AFF3" w14:textId="77777777" w:rsidR="00B80E2D" w:rsidRPr="005B25A1" w:rsidRDefault="00B80E2D" w:rsidP="00B80E2D">
      <w:pPr>
        <w:keepNext/>
        <w:keepLines/>
      </w:pPr>
      <w:r w:rsidRPr="005B25A1">
        <w:t>Ericsson OK with r03, object to others Huawei OK with r00, r01, r02, object r03 But new r04 seems agreeable. For CC#4.</w:t>
      </w:r>
    </w:p>
    <w:p w14:paraId="40839B5E" w14:textId="77777777" w:rsidR="00D747F2" w:rsidRPr="005B25A1" w:rsidRDefault="00D747F2" w:rsidP="00D747F2">
      <w:pPr>
        <w:keepNext/>
        <w:keepLines/>
        <w:rPr>
          <w:b/>
          <w:bCs/>
        </w:rPr>
      </w:pPr>
      <w:r>
        <w:rPr>
          <w:b/>
          <w:bCs/>
        </w:rPr>
        <w:t>CC#4</w:t>
      </w:r>
      <w:r w:rsidRPr="005B25A1">
        <w:rPr>
          <w:b/>
          <w:bCs/>
        </w:rPr>
        <w:t xml:space="preserve"> Discussion:</w:t>
      </w:r>
    </w:p>
    <w:p w14:paraId="7358A27B" w14:textId="67A6F231" w:rsidR="009C7B23" w:rsidRDefault="00B80E2D" w:rsidP="009C7B23">
      <w:pPr>
        <w:keepNext/>
        <w:keepLines/>
      </w:pPr>
      <w:r>
        <w:t xml:space="preserve">r04 was </w:t>
      </w:r>
      <w:r w:rsidR="009C7B23">
        <w:t>agreed</w:t>
      </w:r>
      <w:r>
        <w:t xml:space="preserve">. </w:t>
      </w:r>
      <w:r w:rsidR="009C7B23">
        <w:t xml:space="preserve">This was revised to </w:t>
      </w:r>
      <w:r w:rsidR="009C7B23" w:rsidRPr="00CE3EC0">
        <w:rPr>
          <w:color w:val="0000FF"/>
        </w:rPr>
        <w:t>S2-2</w:t>
      </w:r>
      <w:r w:rsidR="009C7B23">
        <w:rPr>
          <w:color w:val="0000FF"/>
        </w:rPr>
        <w:t>501334</w:t>
      </w:r>
      <w:r w:rsidR="009C7B23">
        <w:t>.</w:t>
      </w:r>
    </w:p>
    <w:p w14:paraId="2A5E345B" w14:textId="77777777" w:rsidR="009C7B23" w:rsidRDefault="009C7B23" w:rsidP="009C7B23">
      <w:pPr>
        <w:keepNext/>
        <w:keepLines/>
      </w:pPr>
      <w:r>
        <w:t xml:space="preserve">This was </w:t>
      </w:r>
      <w:r w:rsidRPr="00C3284B">
        <w:rPr>
          <w:color w:val="FF0000"/>
          <w:lang w:eastAsia="en-US"/>
        </w:rPr>
        <w:t>approved</w:t>
      </w:r>
      <w:r>
        <w:t>.</w:t>
      </w:r>
    </w:p>
    <w:p w14:paraId="7B0B61A5" w14:textId="77777777" w:rsidR="009C7B23" w:rsidRPr="00EB0339" w:rsidRDefault="009C7B23" w:rsidP="009C7B23">
      <w:r w:rsidRPr="005B25A1">
        <w:rPr>
          <w:b/>
          <w:bCs/>
        </w:rPr>
        <w:t>Status:</w:t>
      </w:r>
      <w:r>
        <w:t xml:space="preserve"> </w:t>
      </w:r>
      <w:r w:rsidRPr="00C3284B">
        <w:rPr>
          <w:color w:val="FF0000"/>
          <w:lang w:eastAsia="en-US"/>
        </w:rPr>
        <w:t>Approved</w:t>
      </w:r>
      <w:r>
        <w:t>.</w:t>
      </w:r>
    </w:p>
    <w:p w14:paraId="7DCD2B70" w14:textId="77777777" w:rsidR="009C7B23" w:rsidRDefault="009C7B23" w:rsidP="009C7B23">
      <w:pPr>
        <w:pStyle w:val="NormTop"/>
      </w:pPr>
      <w:r>
        <w:rPr>
          <w:color w:val="0000FF"/>
        </w:rPr>
        <w:t>S2-2500128</w:t>
      </w:r>
      <w:r w:rsidRPr="00D53282">
        <w:t xml:space="preserve"> </w:t>
      </w:r>
      <w:r>
        <w:t>(LS OUT) [DRAFT] Reply LS on Multi-hop U2N Relay Architecture Aspects (Source: KPN N.V.)</w:t>
      </w:r>
      <w:r>
        <w:br/>
      </w:r>
      <w:r w:rsidRPr="00D53282">
        <w:rPr>
          <w:b/>
        </w:rPr>
        <w:t>Document for:</w:t>
      </w:r>
      <w:r w:rsidRPr="00D53282">
        <w:t xml:space="preserve"> </w:t>
      </w:r>
      <w:r>
        <w:t>Approval</w:t>
      </w:r>
      <w:r>
        <w:br/>
      </w:r>
      <w:r w:rsidRPr="00D53282">
        <w:rPr>
          <w:b/>
        </w:rPr>
        <w:t>Abstract:</w:t>
      </w:r>
      <w:r w:rsidRPr="00D53282">
        <w:t xml:space="preserve"> </w:t>
      </w:r>
      <w:r>
        <w:br/>
        <w:t>To: SA WG3. CC: CT WG1. Attachments: -.</w:t>
      </w:r>
    </w:p>
    <w:p w14:paraId="43087108" w14:textId="77777777" w:rsidR="009C7B23" w:rsidRPr="00B81031" w:rsidRDefault="009C7B23" w:rsidP="009C7B23">
      <w:pPr>
        <w:keepNext/>
        <w:keepLines/>
        <w:rPr>
          <w:i/>
        </w:rPr>
      </w:pPr>
      <w:r w:rsidRPr="00B81031">
        <w:rPr>
          <w:b/>
          <w:bCs/>
          <w:i/>
        </w:rPr>
        <w:t>Comment:</w:t>
      </w:r>
      <w:r>
        <w:rPr>
          <w:i/>
        </w:rPr>
        <w:t xml:space="preserve"> Response to</w:t>
      </w:r>
      <w:r>
        <w:rPr>
          <w:color w:val="0000FF"/>
        </w:rPr>
        <w:t xml:space="preserve"> S2-2500022</w:t>
      </w:r>
      <w:r>
        <w:t>.</w:t>
      </w:r>
    </w:p>
    <w:p w14:paraId="35E517CC" w14:textId="77777777" w:rsidR="009C7B23" w:rsidRPr="005B25A1" w:rsidRDefault="009C7B23" w:rsidP="009C7B23">
      <w:pPr>
        <w:pStyle w:val="FP"/>
        <w:keepNext/>
        <w:rPr>
          <w:b/>
          <w:bCs/>
          <w:i/>
          <w:iCs/>
          <w:sz w:val="18"/>
          <w:szCs w:val="18"/>
        </w:rPr>
      </w:pPr>
      <w:r w:rsidRPr="005B25A1">
        <w:rPr>
          <w:b/>
          <w:bCs/>
          <w:i/>
          <w:iCs/>
          <w:sz w:val="18"/>
          <w:szCs w:val="18"/>
        </w:rPr>
        <w:t>e-mail discussion:</w:t>
      </w:r>
    </w:p>
    <w:p w14:paraId="30CEC96C" w14:textId="77777777" w:rsidR="009C7B23" w:rsidRDefault="009C7B23" w:rsidP="009C7B23">
      <w:pPr>
        <w:pStyle w:val="FP"/>
        <w:keepNext/>
        <w:rPr>
          <w:i/>
          <w:iCs/>
          <w:sz w:val="18"/>
          <w:szCs w:val="18"/>
        </w:rPr>
      </w:pPr>
      <w:r w:rsidRPr="005B25A1">
        <w:rPr>
          <w:i/>
          <w:iCs/>
          <w:sz w:val="18"/>
          <w:szCs w:val="18"/>
        </w:rPr>
        <w:t>Zhang(Huawei) suggest to use this LS as the baseline to reply S2-2500022.</w:t>
      </w:r>
    </w:p>
    <w:p w14:paraId="081205AF" w14:textId="77777777" w:rsidR="009C7B23" w:rsidRDefault="009C7B23" w:rsidP="009C7B23">
      <w:pPr>
        <w:pStyle w:val="FP"/>
        <w:keepNext/>
        <w:rPr>
          <w:i/>
          <w:iCs/>
          <w:sz w:val="18"/>
          <w:szCs w:val="18"/>
        </w:rPr>
      </w:pPr>
      <w:r w:rsidRPr="005B25A1">
        <w:rPr>
          <w:i/>
          <w:iCs/>
          <w:sz w:val="18"/>
          <w:szCs w:val="18"/>
        </w:rPr>
        <w:t>Hong (Qualcomm) comments.</w:t>
      </w:r>
    </w:p>
    <w:p w14:paraId="3670CF0F" w14:textId="77777777" w:rsidR="009C7B23" w:rsidRDefault="009C7B23" w:rsidP="009C7B23">
      <w:pPr>
        <w:pStyle w:val="FP"/>
        <w:keepNext/>
        <w:rPr>
          <w:i/>
          <w:iCs/>
          <w:sz w:val="18"/>
          <w:szCs w:val="18"/>
        </w:rPr>
      </w:pPr>
      <w:r w:rsidRPr="005B25A1">
        <w:rPr>
          <w:i/>
          <w:iCs/>
          <w:sz w:val="18"/>
          <w:szCs w:val="18"/>
        </w:rPr>
        <w:t>Shabnam (Ericsson) asks some clarification and comments.</w:t>
      </w:r>
    </w:p>
    <w:p w14:paraId="20C44D0A" w14:textId="77777777" w:rsidR="009C7B23" w:rsidRDefault="009C7B23" w:rsidP="009C7B23">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comments for Q1.</w:t>
      </w:r>
    </w:p>
    <w:p w14:paraId="25CC4343" w14:textId="77777777" w:rsidR="009C7B23" w:rsidRDefault="009C7B23" w:rsidP="009C7B23">
      <w:pPr>
        <w:pStyle w:val="FP"/>
        <w:keepNext/>
        <w:rPr>
          <w:i/>
          <w:iCs/>
          <w:sz w:val="18"/>
          <w:szCs w:val="18"/>
        </w:rPr>
      </w:pPr>
      <w:r w:rsidRPr="005B25A1">
        <w:rPr>
          <w:i/>
          <w:iCs/>
          <w:sz w:val="18"/>
          <w:szCs w:val="18"/>
        </w:rPr>
        <w:t>Nassima (KPN N.V.) supports the view of QC.</w:t>
      </w:r>
    </w:p>
    <w:p w14:paraId="283D37E2" w14:textId="77777777" w:rsidR="009C7B23" w:rsidRDefault="009C7B23" w:rsidP="009C7B23">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responds.</w:t>
      </w:r>
    </w:p>
    <w:p w14:paraId="4F95AB13" w14:textId="77777777" w:rsidR="009C7B23" w:rsidRDefault="009C7B23" w:rsidP="009C7B23">
      <w:pPr>
        <w:pStyle w:val="FP"/>
        <w:keepNext/>
        <w:rPr>
          <w:i/>
          <w:iCs/>
          <w:sz w:val="18"/>
          <w:szCs w:val="18"/>
        </w:rPr>
      </w:pPr>
      <w:r w:rsidRPr="005B25A1">
        <w:rPr>
          <w:i/>
          <w:iCs/>
          <w:sz w:val="18"/>
          <w:szCs w:val="18"/>
        </w:rPr>
        <w:t>Zhang (Huawei) provide comments.</w:t>
      </w:r>
    </w:p>
    <w:p w14:paraId="3BD0C6CD" w14:textId="77777777" w:rsidR="009C7B23" w:rsidRDefault="009C7B23" w:rsidP="009C7B23">
      <w:pPr>
        <w:pStyle w:val="FP"/>
        <w:keepNext/>
        <w:rPr>
          <w:i/>
          <w:iCs/>
          <w:sz w:val="18"/>
          <w:szCs w:val="18"/>
        </w:rPr>
      </w:pPr>
      <w:r w:rsidRPr="005B25A1">
        <w:rPr>
          <w:i/>
          <w:iCs/>
          <w:sz w:val="18"/>
          <w:szCs w:val="18"/>
        </w:rPr>
        <w:t>==== General Revisions Deadline ====.</w:t>
      </w:r>
    </w:p>
    <w:p w14:paraId="53678A93" w14:textId="77777777" w:rsidR="009C7B23" w:rsidRDefault="009C7B23" w:rsidP="009C7B23">
      <w:pPr>
        <w:pStyle w:val="FP"/>
        <w:keepNext/>
        <w:rPr>
          <w:i/>
          <w:iCs/>
          <w:sz w:val="18"/>
          <w:szCs w:val="18"/>
        </w:rPr>
      </w:pPr>
      <w:r w:rsidRPr="005B25A1">
        <w:rPr>
          <w:i/>
          <w:iCs/>
          <w:sz w:val="18"/>
          <w:szCs w:val="18"/>
        </w:rPr>
        <w:t>==== Comments Deadline ====.</w:t>
      </w:r>
    </w:p>
    <w:p w14:paraId="463C1D04" w14:textId="77777777" w:rsidR="009C7B23" w:rsidRPr="005B25A1" w:rsidRDefault="009C7B23" w:rsidP="009C7B23">
      <w:pPr>
        <w:pStyle w:val="FP"/>
        <w:keepNext/>
        <w:rPr>
          <w:i/>
          <w:iCs/>
          <w:sz w:val="18"/>
          <w:szCs w:val="18"/>
        </w:rPr>
      </w:pPr>
    </w:p>
    <w:p w14:paraId="27EB370F" w14:textId="77777777" w:rsidR="00D747F2" w:rsidRPr="005B25A1" w:rsidRDefault="00D747F2" w:rsidP="00D747F2">
      <w:pPr>
        <w:keepNext/>
        <w:keepLines/>
        <w:rPr>
          <w:b/>
          <w:bCs/>
        </w:rPr>
      </w:pPr>
      <w:r>
        <w:rPr>
          <w:b/>
          <w:bCs/>
        </w:rPr>
        <w:t>Session comment</w:t>
      </w:r>
      <w:r w:rsidRPr="005B25A1">
        <w:rPr>
          <w:b/>
          <w:bCs/>
        </w:rPr>
        <w:t>:</w:t>
      </w:r>
    </w:p>
    <w:p w14:paraId="193828F2" w14:textId="77777777" w:rsidR="009C7B23" w:rsidRPr="005B25A1" w:rsidRDefault="009C7B23" w:rsidP="009C7B23">
      <w:pPr>
        <w:keepNext/>
        <w:keepLines/>
      </w:pPr>
      <w:r w:rsidRPr="005B25A1">
        <w:t>Expect revision? For CC#4.</w:t>
      </w:r>
    </w:p>
    <w:p w14:paraId="13EC4C07" w14:textId="77777777" w:rsidR="00D747F2" w:rsidRPr="005B25A1" w:rsidRDefault="00D747F2" w:rsidP="00D747F2">
      <w:pPr>
        <w:keepNext/>
        <w:keepLines/>
        <w:rPr>
          <w:b/>
          <w:bCs/>
        </w:rPr>
      </w:pPr>
      <w:r>
        <w:rPr>
          <w:b/>
          <w:bCs/>
        </w:rPr>
        <w:t>CC#4</w:t>
      </w:r>
      <w:r w:rsidRPr="005B25A1">
        <w:rPr>
          <w:b/>
          <w:bCs/>
        </w:rPr>
        <w:t xml:space="preserve"> Discussion:</w:t>
      </w:r>
    </w:p>
    <w:p w14:paraId="5B824D40" w14:textId="44A67BEE" w:rsidR="009C7B23" w:rsidRPr="005B25A1" w:rsidRDefault="009C7B23" w:rsidP="009C7B23">
      <w:pPr>
        <w:keepNext/>
        <w:keepLines/>
      </w:pPr>
      <w:r>
        <w:t xml:space="preserve">This was revised to clean up revisions and remove 'draft' in </w:t>
      </w:r>
      <w:r w:rsidRPr="00CE3EC0">
        <w:rPr>
          <w:color w:val="0000FF"/>
        </w:rPr>
        <w:t>S2-2</w:t>
      </w:r>
      <w:r>
        <w:rPr>
          <w:color w:val="0000FF"/>
        </w:rPr>
        <w:t>501335</w:t>
      </w:r>
      <w:r>
        <w:t>.</w:t>
      </w:r>
      <w:r w:rsidRPr="00375008">
        <w:t xml:space="preserve"> </w:t>
      </w:r>
    </w:p>
    <w:p w14:paraId="399A85F3" w14:textId="77777777" w:rsidR="009C7B23" w:rsidRDefault="009C7B23" w:rsidP="009C7B23">
      <w:pPr>
        <w:keepNext/>
        <w:keepLines/>
      </w:pPr>
      <w:r>
        <w:t xml:space="preserve">This was </w:t>
      </w:r>
      <w:r w:rsidRPr="00C3284B">
        <w:rPr>
          <w:color w:val="FF0000"/>
          <w:lang w:eastAsia="en-US"/>
        </w:rPr>
        <w:t>approved</w:t>
      </w:r>
      <w:r>
        <w:t>.</w:t>
      </w:r>
    </w:p>
    <w:p w14:paraId="78119051" w14:textId="77777777" w:rsidR="009C7B23" w:rsidRPr="00EB0339" w:rsidRDefault="009C7B23" w:rsidP="009C7B23">
      <w:r w:rsidRPr="005B25A1">
        <w:rPr>
          <w:b/>
          <w:bCs/>
        </w:rPr>
        <w:t>Status:</w:t>
      </w:r>
      <w:r>
        <w:t xml:space="preserve"> </w:t>
      </w:r>
      <w:r w:rsidRPr="00C3284B">
        <w:rPr>
          <w:color w:val="FF0000"/>
          <w:lang w:eastAsia="en-US"/>
        </w:rPr>
        <w:t>Approved</w:t>
      </w:r>
      <w:r>
        <w:t>.</w:t>
      </w:r>
    </w:p>
    <w:p w14:paraId="2DD5BFCB" w14:textId="77777777" w:rsidR="009C7B23" w:rsidRDefault="009C7B23" w:rsidP="009C7B23">
      <w:pPr>
        <w:pStyle w:val="NormTop"/>
      </w:pPr>
      <w:r>
        <w:rPr>
          <w:color w:val="0000FF"/>
        </w:rPr>
        <w:lastRenderedPageBreak/>
        <w:t>S2-2500802</w:t>
      </w:r>
      <w:r w:rsidRPr="00D53282">
        <w:t xml:space="preserve"> </w:t>
      </w:r>
      <w:r>
        <w:t xml:space="preserve">(CR) 23.501 CR6004 (Rel-19, 'F'): Clarification on the </w:t>
      </w:r>
      <w:proofErr w:type="spellStart"/>
      <w:r>
        <w:t>Qos</w:t>
      </w:r>
      <w:proofErr w:type="spellEnd"/>
      <w:r>
        <w:t xml:space="preserve"> monitoring capability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capabilities in </w:t>
      </w:r>
      <w:proofErr w:type="spellStart"/>
      <w:r>
        <w:t>Qos</w:t>
      </w:r>
      <w:proofErr w:type="spellEnd"/>
      <w:r>
        <w:t xml:space="preserve"> monitoring feature.</w:t>
      </w:r>
    </w:p>
    <w:p w14:paraId="7C2BA07D" w14:textId="77777777" w:rsidR="009C7B23" w:rsidRPr="005B25A1" w:rsidRDefault="009C7B23" w:rsidP="009C7B23">
      <w:pPr>
        <w:pStyle w:val="FP"/>
        <w:keepNext/>
        <w:rPr>
          <w:b/>
          <w:bCs/>
          <w:i/>
          <w:iCs/>
          <w:sz w:val="18"/>
          <w:szCs w:val="18"/>
        </w:rPr>
      </w:pPr>
      <w:r w:rsidRPr="005B25A1">
        <w:rPr>
          <w:b/>
          <w:bCs/>
          <w:i/>
          <w:iCs/>
          <w:sz w:val="18"/>
          <w:szCs w:val="18"/>
        </w:rPr>
        <w:t>e-mail discussion:</w:t>
      </w:r>
    </w:p>
    <w:p w14:paraId="30B8E222" w14:textId="77777777" w:rsidR="009C7B23" w:rsidRDefault="009C7B23" w:rsidP="009C7B23">
      <w:pPr>
        <w:pStyle w:val="FP"/>
        <w:keepNext/>
        <w:rPr>
          <w:i/>
          <w:iCs/>
          <w:sz w:val="18"/>
          <w:szCs w:val="18"/>
        </w:rPr>
      </w:pPr>
      <w:r w:rsidRPr="005B25A1">
        <w:rPr>
          <w:i/>
          <w:iCs/>
          <w:sz w:val="18"/>
          <w:szCs w:val="18"/>
        </w:rPr>
        <w:t>Shabnam (Ericsson) this CR cannot be approved until we resolve the LS out and also the NOTE contains a 'may' that needs to be fixed. As agreed in CC#1 principle we first resolve the LS then CRs.</w:t>
      </w:r>
    </w:p>
    <w:p w14:paraId="3FC7FC9B" w14:textId="77777777" w:rsidR="009C7B23" w:rsidRDefault="009C7B23" w:rsidP="009C7B23">
      <w:pPr>
        <w:pStyle w:val="FP"/>
        <w:keepNext/>
        <w:rPr>
          <w:i/>
          <w:iCs/>
          <w:sz w:val="18"/>
          <w:szCs w:val="18"/>
        </w:rPr>
      </w:pPr>
      <w:r w:rsidRPr="005B25A1">
        <w:rPr>
          <w:i/>
          <w:iCs/>
          <w:sz w:val="18"/>
          <w:szCs w:val="18"/>
        </w:rPr>
        <w:t>Laurent (Nokia): objects to r00.</w:t>
      </w:r>
    </w:p>
    <w:p w14:paraId="7632A05F" w14:textId="77777777" w:rsidR="009C7B23" w:rsidRDefault="009C7B23" w:rsidP="009C7B23">
      <w:pPr>
        <w:pStyle w:val="FP"/>
        <w:keepNext/>
        <w:rPr>
          <w:i/>
          <w:iCs/>
          <w:sz w:val="18"/>
          <w:szCs w:val="18"/>
        </w:rPr>
      </w:pPr>
      <w:r w:rsidRPr="005B25A1">
        <w:rPr>
          <w:i/>
          <w:iCs/>
          <w:sz w:val="18"/>
          <w:szCs w:val="18"/>
        </w:rPr>
        <w:t>Laurent (Nokia): provides r01.</w:t>
      </w:r>
    </w:p>
    <w:p w14:paraId="0F3F4318" w14:textId="77777777" w:rsidR="009C7B23" w:rsidRDefault="009C7B23" w:rsidP="009C7B23">
      <w:pPr>
        <w:pStyle w:val="FP"/>
        <w:keepNext/>
        <w:rPr>
          <w:i/>
          <w:iCs/>
          <w:sz w:val="18"/>
          <w:szCs w:val="18"/>
        </w:rPr>
      </w:pPr>
      <w:r w:rsidRPr="005B25A1">
        <w:rPr>
          <w:i/>
          <w:iCs/>
          <w:sz w:val="18"/>
          <w:szCs w:val="18"/>
        </w:rPr>
        <w:t>==== Comments Deadline ====.</w:t>
      </w:r>
    </w:p>
    <w:p w14:paraId="08FD9676" w14:textId="77777777" w:rsidR="009C7B23" w:rsidRDefault="009C7B23" w:rsidP="009C7B23">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We have reached consensus. The changes are r00 +.</w:t>
      </w:r>
    </w:p>
    <w:p w14:paraId="0381DCD3" w14:textId="77777777" w:rsidR="009C7B23" w:rsidRDefault="009C7B23" w:rsidP="009C7B23">
      <w:pPr>
        <w:pStyle w:val="FP"/>
        <w:keepNext/>
        <w:rPr>
          <w:i/>
          <w:iCs/>
          <w:sz w:val="18"/>
          <w:szCs w:val="18"/>
        </w:rPr>
      </w:pPr>
      <w:r w:rsidRPr="005B25A1">
        <w:rPr>
          <w:i/>
          <w:iCs/>
          <w:sz w:val="18"/>
          <w:szCs w:val="18"/>
        </w:rPr>
        <w:t>1) change Note 1 to 'The AMF is not meant to create dedicated signalling to warn SMF about a change of support of a QoS monitoring feature (by all NG RAN nodes in an area)'.</w:t>
      </w:r>
    </w:p>
    <w:p w14:paraId="280147B8" w14:textId="77777777" w:rsidR="009C7B23" w:rsidRDefault="009C7B23" w:rsidP="009C7B23">
      <w:pPr>
        <w:pStyle w:val="FP"/>
        <w:keepNext/>
        <w:rPr>
          <w:i/>
          <w:iCs/>
          <w:sz w:val="18"/>
          <w:szCs w:val="18"/>
        </w:rPr>
      </w:pPr>
      <w:r w:rsidRPr="005B25A1">
        <w:rPr>
          <w:i/>
          <w:iCs/>
          <w:sz w:val="18"/>
          <w:szCs w:val="18"/>
        </w:rPr>
        <w:t>2) Change 'AMF knows that' to 'AMF may know whether'.</w:t>
      </w:r>
    </w:p>
    <w:p w14:paraId="5429391B" w14:textId="77777777" w:rsidR="009C7B23" w:rsidRDefault="009C7B23" w:rsidP="009C7B23">
      <w:pPr>
        <w:pStyle w:val="FP"/>
        <w:keepNext/>
        <w:rPr>
          <w:i/>
          <w:iCs/>
          <w:sz w:val="18"/>
          <w:szCs w:val="18"/>
        </w:rPr>
      </w:pPr>
      <w:r w:rsidRPr="005B25A1">
        <w:rPr>
          <w:i/>
          <w:iCs/>
          <w:sz w:val="18"/>
          <w:szCs w:val="18"/>
        </w:rPr>
        <w:t>3) Adding 'each of' before 'Packet delay'. Adding 'corresponding' before 'QoS monitoring capability'.</w:t>
      </w:r>
    </w:p>
    <w:p w14:paraId="4C80A3CA" w14:textId="77777777" w:rsidR="009C7B23" w:rsidRPr="005B25A1" w:rsidRDefault="009C7B23" w:rsidP="009C7B23">
      <w:pPr>
        <w:pStyle w:val="FP"/>
        <w:keepNext/>
        <w:rPr>
          <w:i/>
          <w:iCs/>
          <w:sz w:val="18"/>
          <w:szCs w:val="18"/>
        </w:rPr>
      </w:pPr>
    </w:p>
    <w:p w14:paraId="05AC144B" w14:textId="77777777" w:rsidR="00D747F2" w:rsidRPr="005B25A1" w:rsidRDefault="00D747F2" w:rsidP="00D747F2">
      <w:pPr>
        <w:keepNext/>
        <w:keepLines/>
        <w:rPr>
          <w:b/>
          <w:bCs/>
        </w:rPr>
      </w:pPr>
      <w:r>
        <w:rPr>
          <w:b/>
          <w:bCs/>
        </w:rPr>
        <w:t>Session comment</w:t>
      </w:r>
      <w:r w:rsidRPr="005B25A1">
        <w:rPr>
          <w:b/>
          <w:bCs/>
        </w:rPr>
        <w:t>:</w:t>
      </w:r>
    </w:p>
    <w:p w14:paraId="0662FDE0" w14:textId="77777777" w:rsidR="009C7B23" w:rsidRPr="005B25A1" w:rsidRDefault="009C7B23" w:rsidP="009C7B23">
      <w:pPr>
        <w:keepNext/>
        <w:keepLines/>
      </w:pPr>
      <w:r w:rsidRPr="005B25A1">
        <w:t>r00 + 1) change Note 1 to 'The AMF is not meant to create dedicated signalling to warn SMF about a change of support of a QoS monitoring feature (by all NG RAN nodes in an area)'. 2) Change 'AMF knows that' to 'AMF may know whether' 3) Adding 'each of' before 'Packet delay'. Adding 'corresponding' before 'QoS monitoring capability'. For CC#4.</w:t>
      </w:r>
    </w:p>
    <w:p w14:paraId="6B2D6B14" w14:textId="77777777" w:rsidR="00D747F2" w:rsidRPr="005B25A1" w:rsidRDefault="00D747F2" w:rsidP="00D747F2">
      <w:pPr>
        <w:keepNext/>
        <w:keepLines/>
        <w:rPr>
          <w:b/>
          <w:bCs/>
        </w:rPr>
      </w:pPr>
      <w:r>
        <w:rPr>
          <w:b/>
          <w:bCs/>
        </w:rPr>
        <w:t>CC#4</w:t>
      </w:r>
      <w:r w:rsidRPr="005B25A1">
        <w:rPr>
          <w:b/>
          <w:bCs/>
        </w:rPr>
        <w:t xml:space="preserve"> Discussion:</w:t>
      </w:r>
    </w:p>
    <w:p w14:paraId="7617238D" w14:textId="4DDE41CF" w:rsidR="009C7B23" w:rsidRPr="005B25A1" w:rsidRDefault="009C7B23" w:rsidP="009C7B23">
      <w:pPr>
        <w:keepNext/>
        <w:keepLines/>
      </w:pPr>
      <w:r>
        <w:t xml:space="preserve">r01 was reviewed. Ericsson asked to change 'warn' to 'update'. r01 with changes was agreed. This was agreed and was revised to </w:t>
      </w:r>
      <w:r w:rsidRPr="00CE3EC0">
        <w:rPr>
          <w:color w:val="0000FF"/>
        </w:rPr>
        <w:t>S2-2</w:t>
      </w:r>
      <w:r>
        <w:rPr>
          <w:color w:val="0000FF"/>
        </w:rPr>
        <w:t>501337</w:t>
      </w:r>
      <w:r>
        <w:t>.</w:t>
      </w:r>
    </w:p>
    <w:p w14:paraId="70BBC731" w14:textId="77777777" w:rsidR="009C7B23" w:rsidRDefault="009C7B23" w:rsidP="009C7B23">
      <w:pPr>
        <w:keepNext/>
        <w:keepLines/>
      </w:pPr>
      <w:r>
        <w:t xml:space="preserve">This was </w:t>
      </w:r>
      <w:r w:rsidRPr="00C3284B">
        <w:rPr>
          <w:color w:val="FF0000"/>
          <w:lang w:eastAsia="en-US"/>
        </w:rPr>
        <w:t>approved</w:t>
      </w:r>
      <w:r>
        <w:t>.</w:t>
      </w:r>
    </w:p>
    <w:p w14:paraId="6ED59404" w14:textId="77777777" w:rsidR="009C7B23" w:rsidRPr="00EB0339" w:rsidRDefault="009C7B23" w:rsidP="009C7B23">
      <w:r w:rsidRPr="005B25A1">
        <w:rPr>
          <w:b/>
          <w:bCs/>
        </w:rPr>
        <w:t>Status:</w:t>
      </w:r>
      <w:r>
        <w:t xml:space="preserve"> </w:t>
      </w:r>
      <w:r w:rsidRPr="00C3284B">
        <w:rPr>
          <w:color w:val="FF0000"/>
          <w:lang w:eastAsia="en-US"/>
        </w:rPr>
        <w:t>Approved</w:t>
      </w:r>
      <w:r>
        <w:t>.</w:t>
      </w:r>
    </w:p>
    <w:p w14:paraId="3E31E041" w14:textId="77777777" w:rsidR="009C7B23" w:rsidRDefault="009C7B23" w:rsidP="009C7B23">
      <w:pPr>
        <w:pStyle w:val="NormTop"/>
      </w:pPr>
      <w:r>
        <w:rPr>
          <w:color w:val="0000FF"/>
        </w:rPr>
        <w:lastRenderedPageBreak/>
        <w:t>S2-2500221</w:t>
      </w:r>
      <w:r w:rsidRPr="00D53282">
        <w:t xml:space="preserve"> </w:t>
      </w:r>
      <w:r>
        <w:t>(LS OUT) [DRAFT] Reply LS on FS_VMR_Ph2 solution impacts to RAN (MWAB mobility) (Source: Nokia)</w:t>
      </w:r>
      <w:r>
        <w:br/>
      </w:r>
      <w:r w:rsidRPr="00D53282">
        <w:rPr>
          <w:b/>
        </w:rPr>
        <w:t>Document for:</w:t>
      </w:r>
      <w:r w:rsidRPr="00D53282">
        <w:t xml:space="preserve"> </w:t>
      </w:r>
      <w:r>
        <w:t>Approval</w:t>
      </w:r>
      <w:r>
        <w:br/>
      </w:r>
      <w:r w:rsidRPr="00D53282">
        <w:rPr>
          <w:b/>
        </w:rPr>
        <w:t>Abstract:</w:t>
      </w:r>
      <w:r w:rsidRPr="00D53282">
        <w:t xml:space="preserve"> </w:t>
      </w:r>
      <w:r>
        <w:br/>
        <w:t>To: RAN WG3. CC: RAN WG2. Attachments:.</w:t>
      </w:r>
    </w:p>
    <w:p w14:paraId="1A74E8FE" w14:textId="77777777" w:rsidR="009C7B23" w:rsidRPr="00B81031" w:rsidRDefault="009C7B23" w:rsidP="009C7B23">
      <w:pPr>
        <w:keepNext/>
        <w:keepLines/>
        <w:rPr>
          <w:i/>
        </w:rPr>
      </w:pPr>
      <w:r w:rsidRPr="00B81031">
        <w:rPr>
          <w:b/>
          <w:bCs/>
          <w:i/>
        </w:rPr>
        <w:t>Comment:</w:t>
      </w:r>
      <w:r>
        <w:rPr>
          <w:i/>
        </w:rPr>
        <w:t xml:space="preserve"> Response to</w:t>
      </w:r>
      <w:r>
        <w:rPr>
          <w:color w:val="0000FF"/>
        </w:rPr>
        <w:t xml:space="preserve"> S2-2500053</w:t>
      </w:r>
      <w:r>
        <w:t>.</w:t>
      </w:r>
    </w:p>
    <w:p w14:paraId="121B27C7" w14:textId="77777777" w:rsidR="009C7B23" w:rsidRPr="005B25A1" w:rsidRDefault="009C7B23" w:rsidP="009C7B23">
      <w:pPr>
        <w:pStyle w:val="FP"/>
        <w:keepNext/>
        <w:rPr>
          <w:b/>
          <w:bCs/>
          <w:i/>
          <w:iCs/>
          <w:sz w:val="18"/>
          <w:szCs w:val="18"/>
        </w:rPr>
      </w:pPr>
      <w:r w:rsidRPr="005B25A1">
        <w:rPr>
          <w:b/>
          <w:bCs/>
          <w:i/>
          <w:iCs/>
          <w:sz w:val="18"/>
          <w:szCs w:val="18"/>
        </w:rPr>
        <w:t>e-mail discussion:</w:t>
      </w:r>
    </w:p>
    <w:p w14:paraId="36D1A60E" w14:textId="77777777" w:rsidR="009C7B23" w:rsidRDefault="009C7B23" w:rsidP="009C7B23">
      <w:pPr>
        <w:pStyle w:val="FP"/>
        <w:keepNext/>
        <w:rPr>
          <w:i/>
          <w:iCs/>
          <w:sz w:val="18"/>
          <w:szCs w:val="18"/>
        </w:rPr>
      </w:pPr>
      <w:r w:rsidRPr="005B25A1">
        <w:rPr>
          <w:i/>
          <w:iCs/>
          <w:sz w:val="18"/>
          <w:szCs w:val="18"/>
        </w:rPr>
        <w:t>Hong (Qualcomm) suggests using this document as the basis for discussing the response to S2-2500053.</w:t>
      </w:r>
    </w:p>
    <w:p w14:paraId="23DC39BC" w14:textId="77777777" w:rsidR="009C7B23" w:rsidRDefault="009C7B23" w:rsidP="009C7B23">
      <w:pPr>
        <w:pStyle w:val="FP"/>
        <w:keepNext/>
        <w:rPr>
          <w:i/>
          <w:iCs/>
          <w:sz w:val="18"/>
          <w:szCs w:val="18"/>
        </w:rPr>
      </w:pPr>
      <w:r w:rsidRPr="005B25A1">
        <w:rPr>
          <w:i/>
          <w:iCs/>
          <w:sz w:val="18"/>
          <w:szCs w:val="18"/>
        </w:rPr>
        <w:t>Yunjing (CATT) provides r01.</w:t>
      </w:r>
    </w:p>
    <w:p w14:paraId="529FA22F" w14:textId="77777777" w:rsidR="009C7B23" w:rsidRDefault="009C7B23" w:rsidP="009C7B23">
      <w:pPr>
        <w:pStyle w:val="FP"/>
        <w:keepNext/>
        <w:rPr>
          <w:i/>
          <w:iCs/>
          <w:sz w:val="18"/>
          <w:szCs w:val="18"/>
        </w:rPr>
      </w:pPr>
      <w:r w:rsidRPr="005B25A1">
        <w:rPr>
          <w:i/>
          <w:iCs/>
          <w:sz w:val="18"/>
          <w:szCs w:val="18"/>
        </w:rPr>
        <w:t xml:space="preserve">LaeYoung (LGE) provides comment that the two logical </w:t>
      </w:r>
      <w:proofErr w:type="spellStart"/>
      <w:r w:rsidRPr="005B25A1">
        <w:rPr>
          <w:i/>
          <w:iCs/>
          <w:sz w:val="18"/>
          <w:szCs w:val="18"/>
        </w:rPr>
        <w:t>gNBs</w:t>
      </w:r>
      <w:proofErr w:type="spellEnd"/>
      <w:r w:rsidRPr="005B25A1">
        <w:rPr>
          <w:i/>
          <w:iCs/>
          <w:sz w:val="18"/>
          <w:szCs w:val="18"/>
        </w:rPr>
        <w:t xml:space="preserve"> option is sufficient.</w:t>
      </w:r>
    </w:p>
    <w:p w14:paraId="511DCA74" w14:textId="77777777" w:rsidR="009C7B23" w:rsidRDefault="009C7B23" w:rsidP="009C7B23">
      <w:pPr>
        <w:pStyle w:val="FP"/>
        <w:keepNext/>
        <w:rPr>
          <w:i/>
          <w:iCs/>
          <w:sz w:val="18"/>
          <w:szCs w:val="18"/>
        </w:rPr>
      </w:pPr>
      <w:r w:rsidRPr="005B25A1">
        <w:rPr>
          <w:i/>
          <w:iCs/>
          <w:sz w:val="18"/>
          <w:szCs w:val="18"/>
        </w:rPr>
        <w:t xml:space="preserve">Zhendong (ZTE) provides comments on the single </w:t>
      </w:r>
      <w:proofErr w:type="spellStart"/>
      <w:r w:rsidRPr="005B25A1">
        <w:rPr>
          <w:i/>
          <w:iCs/>
          <w:sz w:val="18"/>
          <w:szCs w:val="18"/>
        </w:rPr>
        <w:t>gNB</w:t>
      </w:r>
      <w:proofErr w:type="spellEnd"/>
      <w:r w:rsidRPr="005B25A1">
        <w:rPr>
          <w:i/>
          <w:iCs/>
          <w:sz w:val="18"/>
          <w:szCs w:val="18"/>
        </w:rPr>
        <w:t xml:space="preserve"> option.</w:t>
      </w:r>
    </w:p>
    <w:p w14:paraId="7EEC94C3" w14:textId="77777777" w:rsidR="009C7B23" w:rsidRDefault="009C7B23" w:rsidP="009C7B23">
      <w:pPr>
        <w:pStyle w:val="FP"/>
        <w:keepNext/>
        <w:rPr>
          <w:i/>
          <w:iCs/>
          <w:sz w:val="18"/>
          <w:szCs w:val="18"/>
        </w:rPr>
      </w:pPr>
      <w:r w:rsidRPr="005B25A1">
        <w:rPr>
          <w:i/>
          <w:iCs/>
          <w:sz w:val="18"/>
          <w:szCs w:val="18"/>
        </w:rPr>
        <w:t>Hong (Qualcomm) comments.</w:t>
      </w:r>
    </w:p>
    <w:p w14:paraId="5513E7C3" w14:textId="77777777" w:rsidR="009C7B23" w:rsidRDefault="009C7B23" w:rsidP="009C7B23">
      <w:pPr>
        <w:pStyle w:val="FP"/>
        <w:keepNext/>
        <w:rPr>
          <w:i/>
          <w:iCs/>
          <w:sz w:val="18"/>
          <w:szCs w:val="18"/>
        </w:rPr>
      </w:pPr>
      <w:r w:rsidRPr="005B25A1">
        <w:rPr>
          <w:i/>
          <w:iCs/>
          <w:sz w:val="18"/>
          <w:szCs w:val="18"/>
        </w:rPr>
        <w:t xml:space="preserve">Alessio(Nokia) comments that we prefer the original version as r01 sort of does not warn of potential issues. Also seems like they are fine with two </w:t>
      </w:r>
      <w:proofErr w:type="spellStart"/>
      <w:r w:rsidRPr="005B25A1">
        <w:rPr>
          <w:i/>
          <w:iCs/>
          <w:sz w:val="18"/>
          <w:szCs w:val="18"/>
        </w:rPr>
        <w:t>gNB</w:t>
      </w:r>
      <w:proofErr w:type="spellEnd"/>
      <w:r w:rsidRPr="005B25A1">
        <w:rPr>
          <w:i/>
          <w:iCs/>
          <w:sz w:val="18"/>
          <w:szCs w:val="18"/>
        </w:rPr>
        <w:t xml:space="preserve"> option and the one </w:t>
      </w:r>
      <w:proofErr w:type="spellStart"/>
      <w:r w:rsidRPr="005B25A1">
        <w:rPr>
          <w:i/>
          <w:iCs/>
          <w:sz w:val="18"/>
          <w:szCs w:val="18"/>
        </w:rPr>
        <w:t>gNB</w:t>
      </w:r>
      <w:proofErr w:type="spellEnd"/>
      <w:r w:rsidRPr="005B25A1">
        <w:rPr>
          <w:i/>
          <w:iCs/>
          <w:sz w:val="18"/>
          <w:szCs w:val="18"/>
        </w:rPr>
        <w:t xml:space="preserve"> option seems more a deployment /configuration choice than a standard impacting one. And actually Qian seems to outline the issue that normally no </w:t>
      </w:r>
      <w:proofErr w:type="spellStart"/>
      <w:r w:rsidRPr="005B25A1">
        <w:rPr>
          <w:i/>
          <w:iCs/>
          <w:sz w:val="18"/>
          <w:szCs w:val="18"/>
        </w:rPr>
        <w:t>gNB</w:t>
      </w:r>
      <w:proofErr w:type="spellEnd"/>
      <w:r w:rsidRPr="005B25A1">
        <w:rPr>
          <w:i/>
          <w:iCs/>
          <w:sz w:val="18"/>
          <w:szCs w:val="18"/>
        </w:rPr>
        <w:t xml:space="preserve"> is deployed over two AMF regions.</w:t>
      </w:r>
    </w:p>
    <w:p w14:paraId="77AF0578" w14:textId="77777777" w:rsidR="009C7B23" w:rsidRDefault="009C7B23" w:rsidP="009C7B23">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can accept to have two logic </w:t>
      </w:r>
      <w:proofErr w:type="spellStart"/>
      <w:r w:rsidRPr="005B25A1">
        <w:rPr>
          <w:i/>
          <w:iCs/>
          <w:sz w:val="18"/>
          <w:szCs w:val="18"/>
        </w:rPr>
        <w:t>gNB</w:t>
      </w:r>
      <w:proofErr w:type="spellEnd"/>
      <w:r w:rsidRPr="005B25A1">
        <w:rPr>
          <w:i/>
          <w:iCs/>
          <w:sz w:val="18"/>
          <w:szCs w:val="18"/>
        </w:rPr>
        <w:t xml:space="preserve"> solution. R02 and 03 are OK.</w:t>
      </w:r>
    </w:p>
    <w:p w14:paraId="1071C070" w14:textId="77777777" w:rsidR="009C7B23" w:rsidRDefault="009C7B23" w:rsidP="009C7B23">
      <w:pPr>
        <w:pStyle w:val="FP"/>
        <w:keepNext/>
        <w:rPr>
          <w:i/>
          <w:iCs/>
          <w:sz w:val="18"/>
          <w:szCs w:val="18"/>
        </w:rPr>
      </w:pPr>
      <w:r w:rsidRPr="005B25A1">
        <w:rPr>
          <w:i/>
          <w:iCs/>
          <w:sz w:val="18"/>
          <w:szCs w:val="18"/>
        </w:rPr>
        <w:t>LaeYoung (LGE) provides r03.</w:t>
      </w:r>
    </w:p>
    <w:p w14:paraId="76F03544" w14:textId="77777777" w:rsidR="009C7B23" w:rsidRDefault="009C7B23" w:rsidP="009C7B23">
      <w:pPr>
        <w:pStyle w:val="FP"/>
        <w:keepNext/>
        <w:rPr>
          <w:i/>
          <w:iCs/>
          <w:sz w:val="18"/>
          <w:szCs w:val="18"/>
        </w:rPr>
      </w:pPr>
      <w:r w:rsidRPr="005B25A1">
        <w:rPr>
          <w:i/>
          <w:iCs/>
          <w:sz w:val="18"/>
          <w:szCs w:val="18"/>
        </w:rPr>
        <w:t>Qian (Ericsson) provides r02.</w:t>
      </w:r>
    </w:p>
    <w:p w14:paraId="783874D3" w14:textId="77777777" w:rsidR="009C7B23" w:rsidRDefault="009C7B23" w:rsidP="009C7B23">
      <w:pPr>
        <w:pStyle w:val="FP"/>
        <w:keepNext/>
        <w:rPr>
          <w:i/>
          <w:iCs/>
          <w:sz w:val="18"/>
          <w:szCs w:val="18"/>
        </w:rPr>
      </w:pPr>
      <w:r w:rsidRPr="005B25A1">
        <w:rPr>
          <w:i/>
          <w:iCs/>
          <w:sz w:val="18"/>
          <w:szCs w:val="18"/>
        </w:rPr>
        <w:t>Yunjing (CATT) provides r04.</w:t>
      </w:r>
    </w:p>
    <w:p w14:paraId="28E6BE10" w14:textId="77777777" w:rsidR="009C7B23" w:rsidRDefault="009C7B23" w:rsidP="009C7B23">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comments on r04 and prefer to have two logic </w:t>
      </w:r>
      <w:proofErr w:type="spellStart"/>
      <w:r w:rsidRPr="005B25A1">
        <w:rPr>
          <w:i/>
          <w:iCs/>
          <w:sz w:val="18"/>
          <w:szCs w:val="18"/>
        </w:rPr>
        <w:t>gNBs</w:t>
      </w:r>
      <w:proofErr w:type="spellEnd"/>
      <w:r w:rsidRPr="005B25A1">
        <w:rPr>
          <w:i/>
          <w:iCs/>
          <w:sz w:val="18"/>
          <w:szCs w:val="18"/>
        </w:rPr>
        <w:t xml:space="preserve"> as the information provided to RAN3.</w:t>
      </w:r>
    </w:p>
    <w:p w14:paraId="37162595" w14:textId="77777777" w:rsidR="009C7B23" w:rsidRDefault="009C7B23" w:rsidP="009C7B23">
      <w:pPr>
        <w:pStyle w:val="FP"/>
        <w:keepNext/>
        <w:rPr>
          <w:i/>
          <w:iCs/>
          <w:sz w:val="18"/>
          <w:szCs w:val="18"/>
        </w:rPr>
      </w:pPr>
      <w:r w:rsidRPr="005B25A1">
        <w:rPr>
          <w:i/>
          <w:iCs/>
          <w:sz w:val="18"/>
          <w:szCs w:val="18"/>
        </w:rPr>
        <w:t>Zhendong (ZTE) agree with Limeng that r02 or r03 is preferred.</w:t>
      </w:r>
    </w:p>
    <w:p w14:paraId="67ACA0B0" w14:textId="77777777" w:rsidR="009C7B23" w:rsidRDefault="009C7B23" w:rsidP="009C7B23">
      <w:pPr>
        <w:pStyle w:val="FP"/>
        <w:keepNext/>
        <w:rPr>
          <w:i/>
          <w:iCs/>
          <w:sz w:val="18"/>
          <w:szCs w:val="18"/>
        </w:rPr>
      </w:pPr>
      <w:r w:rsidRPr="005B25A1">
        <w:rPr>
          <w:i/>
          <w:iCs/>
          <w:sz w:val="18"/>
          <w:szCs w:val="18"/>
        </w:rPr>
        <w:t>Alessio (Nokia) suggests to proceed with r03.</w:t>
      </w:r>
    </w:p>
    <w:p w14:paraId="649D7ECA" w14:textId="77777777" w:rsidR="009C7B23" w:rsidRDefault="009C7B23" w:rsidP="009C7B23">
      <w:pPr>
        <w:pStyle w:val="FP"/>
        <w:keepNext/>
        <w:rPr>
          <w:i/>
          <w:iCs/>
          <w:sz w:val="18"/>
          <w:szCs w:val="18"/>
        </w:rPr>
      </w:pPr>
      <w:r w:rsidRPr="005B25A1">
        <w:rPr>
          <w:i/>
          <w:iCs/>
          <w:sz w:val="18"/>
          <w:szCs w:val="18"/>
        </w:rPr>
        <w:t>Yunjing(CATT) prefers r04.</w:t>
      </w:r>
    </w:p>
    <w:p w14:paraId="0915F915" w14:textId="77777777" w:rsidR="009C7B23" w:rsidRDefault="009C7B23" w:rsidP="009C7B23">
      <w:pPr>
        <w:pStyle w:val="FP"/>
        <w:keepNext/>
        <w:rPr>
          <w:i/>
          <w:iCs/>
          <w:sz w:val="18"/>
          <w:szCs w:val="18"/>
        </w:rPr>
      </w:pPr>
      <w:r w:rsidRPr="005B25A1">
        <w:rPr>
          <w:i/>
          <w:iCs/>
          <w:sz w:val="18"/>
          <w:szCs w:val="18"/>
        </w:rPr>
        <w:t>Qian (Ericsson) supports to go with r03.</w:t>
      </w:r>
    </w:p>
    <w:p w14:paraId="2B014B1C" w14:textId="77777777" w:rsidR="009C7B23" w:rsidRDefault="009C7B23" w:rsidP="009C7B23">
      <w:pPr>
        <w:pStyle w:val="FP"/>
        <w:keepNext/>
        <w:rPr>
          <w:i/>
          <w:iCs/>
          <w:sz w:val="18"/>
          <w:szCs w:val="18"/>
        </w:rPr>
      </w:pPr>
      <w:r w:rsidRPr="005B25A1">
        <w:rPr>
          <w:i/>
          <w:iCs/>
          <w:sz w:val="18"/>
          <w:szCs w:val="18"/>
        </w:rPr>
        <w:t>==== General Revisions Deadline ====.</w:t>
      </w:r>
    </w:p>
    <w:p w14:paraId="6BAB38A7" w14:textId="77777777" w:rsidR="009C7B23" w:rsidRDefault="009C7B23" w:rsidP="009C7B23">
      <w:pPr>
        <w:pStyle w:val="FP"/>
        <w:keepNext/>
        <w:rPr>
          <w:i/>
          <w:iCs/>
          <w:sz w:val="18"/>
          <w:szCs w:val="18"/>
        </w:rPr>
      </w:pPr>
      <w:r w:rsidRPr="005B25A1">
        <w:rPr>
          <w:i/>
          <w:iCs/>
          <w:sz w:val="18"/>
          <w:szCs w:val="18"/>
        </w:rPr>
        <w:t>LaeYoung (LGE) also supports to go with r03 (Of course 😊).</w:t>
      </w:r>
    </w:p>
    <w:p w14:paraId="22A94373" w14:textId="77777777" w:rsidR="009C7B23" w:rsidRDefault="009C7B23" w:rsidP="009C7B23">
      <w:pPr>
        <w:pStyle w:val="FP"/>
        <w:keepNext/>
        <w:rPr>
          <w:i/>
          <w:iCs/>
          <w:sz w:val="18"/>
          <w:szCs w:val="18"/>
        </w:rPr>
      </w:pPr>
      <w:r w:rsidRPr="005B25A1">
        <w:rPr>
          <w:i/>
          <w:iCs/>
          <w:sz w:val="18"/>
          <w:szCs w:val="18"/>
        </w:rPr>
        <w:t>Zhendong (ZTE) supports r03.</w:t>
      </w:r>
    </w:p>
    <w:p w14:paraId="528D5217" w14:textId="77777777" w:rsidR="009C7B23" w:rsidRDefault="009C7B23" w:rsidP="009C7B23">
      <w:pPr>
        <w:pStyle w:val="FP"/>
        <w:keepNext/>
        <w:rPr>
          <w:i/>
          <w:iCs/>
          <w:sz w:val="18"/>
          <w:szCs w:val="18"/>
        </w:rPr>
      </w:pPr>
      <w:r w:rsidRPr="005B25A1">
        <w:rPr>
          <w:i/>
          <w:iCs/>
          <w:sz w:val="18"/>
          <w:szCs w:val="18"/>
        </w:rPr>
        <w:t>Hong (Qualcomm) prefers r03 as well.</w:t>
      </w:r>
    </w:p>
    <w:p w14:paraId="129328DB" w14:textId="77777777" w:rsidR="009C7B23" w:rsidRDefault="009C7B23" w:rsidP="009C7B23">
      <w:pPr>
        <w:pStyle w:val="FP"/>
        <w:keepNext/>
        <w:rPr>
          <w:i/>
          <w:iCs/>
          <w:sz w:val="18"/>
          <w:szCs w:val="18"/>
        </w:rPr>
      </w:pPr>
      <w:r w:rsidRPr="005B25A1">
        <w:rPr>
          <w:i/>
          <w:iCs/>
          <w:sz w:val="18"/>
          <w:szCs w:val="18"/>
        </w:rPr>
        <w:t>Yunjing(CATT) provides r05.</w:t>
      </w:r>
    </w:p>
    <w:p w14:paraId="32930DA3" w14:textId="77777777" w:rsidR="009C7B23" w:rsidRDefault="009C7B23" w:rsidP="009C7B23">
      <w:pPr>
        <w:pStyle w:val="FP"/>
        <w:keepNext/>
        <w:rPr>
          <w:i/>
          <w:iCs/>
          <w:sz w:val="18"/>
          <w:szCs w:val="18"/>
        </w:rPr>
      </w:pPr>
      <w:r w:rsidRPr="005B25A1">
        <w:rPr>
          <w:i/>
          <w:iCs/>
          <w:sz w:val="18"/>
          <w:szCs w:val="18"/>
        </w:rPr>
        <w:t>Qian (Ericsson) responds.</w:t>
      </w:r>
    </w:p>
    <w:p w14:paraId="4E7EE2E8" w14:textId="77777777" w:rsidR="009C7B23" w:rsidRDefault="009C7B23" w:rsidP="009C7B23">
      <w:pPr>
        <w:pStyle w:val="FP"/>
        <w:keepNext/>
        <w:rPr>
          <w:i/>
          <w:iCs/>
          <w:sz w:val="18"/>
          <w:szCs w:val="18"/>
        </w:rPr>
      </w:pPr>
      <w:r w:rsidRPr="005B25A1">
        <w:rPr>
          <w:i/>
          <w:iCs/>
          <w:sz w:val="18"/>
          <w:szCs w:val="18"/>
        </w:rPr>
        <w:t>Yunjing (CATT) replies to Qian (Ericsson).</w:t>
      </w:r>
    </w:p>
    <w:p w14:paraId="74D3BD10" w14:textId="77777777" w:rsidR="009C7B23" w:rsidRDefault="009C7B23" w:rsidP="009C7B23">
      <w:pPr>
        <w:pStyle w:val="FP"/>
        <w:keepNext/>
        <w:rPr>
          <w:i/>
          <w:iCs/>
          <w:sz w:val="18"/>
          <w:szCs w:val="18"/>
        </w:rPr>
      </w:pPr>
      <w:r w:rsidRPr="005B25A1">
        <w:rPr>
          <w:i/>
          <w:iCs/>
          <w:sz w:val="18"/>
          <w:szCs w:val="18"/>
        </w:rPr>
        <w:t>Qian (Ericsson) provides further comments.</w:t>
      </w:r>
    </w:p>
    <w:p w14:paraId="7A090665" w14:textId="77777777" w:rsidR="009C7B23" w:rsidRDefault="009C7B23" w:rsidP="009C7B23">
      <w:pPr>
        <w:pStyle w:val="FP"/>
        <w:keepNext/>
        <w:rPr>
          <w:i/>
          <w:iCs/>
          <w:sz w:val="18"/>
          <w:szCs w:val="18"/>
        </w:rPr>
      </w:pPr>
      <w:r w:rsidRPr="005B25A1">
        <w:rPr>
          <w:i/>
          <w:iCs/>
          <w:sz w:val="18"/>
          <w:szCs w:val="18"/>
        </w:rPr>
        <w:t xml:space="preserve">Qian (Ericsson) cannot accept r05, still prefer r03. But can comprise to add a sentence in the end of the answer for sol#2, on top of r03: 'It's up to RAN3 to discuss if there is any other benefit of one logic </w:t>
      </w:r>
      <w:proofErr w:type="spellStart"/>
      <w:r w:rsidRPr="005B25A1">
        <w:rPr>
          <w:i/>
          <w:iCs/>
          <w:sz w:val="18"/>
          <w:szCs w:val="18"/>
        </w:rPr>
        <w:t>gNB</w:t>
      </w:r>
      <w:proofErr w:type="spellEnd"/>
      <w:r w:rsidRPr="005B25A1">
        <w:rPr>
          <w:i/>
          <w:iCs/>
          <w:sz w:val="18"/>
          <w:szCs w:val="18"/>
        </w:rPr>
        <w:t xml:space="preserve"> solution.'.</w:t>
      </w:r>
    </w:p>
    <w:p w14:paraId="47474CFF" w14:textId="77777777" w:rsidR="009C7B23" w:rsidRDefault="009C7B23" w:rsidP="009C7B23">
      <w:pPr>
        <w:pStyle w:val="FP"/>
        <w:keepNext/>
        <w:rPr>
          <w:i/>
          <w:iCs/>
          <w:sz w:val="18"/>
          <w:szCs w:val="18"/>
        </w:rPr>
      </w:pPr>
      <w:r w:rsidRPr="005B25A1">
        <w:rPr>
          <w:i/>
          <w:iCs/>
          <w:sz w:val="18"/>
          <w:szCs w:val="18"/>
        </w:rPr>
        <w:t xml:space="preserve">Qian (Ericsson) can only accept r02/r03, prefer r03. But can comprise to add a sentence in the end of the answer for sol#2, on top of r03: 'It's up to RAN3 to discuss if there is any other benefit of one logic </w:t>
      </w:r>
      <w:proofErr w:type="spellStart"/>
      <w:r w:rsidRPr="005B25A1">
        <w:rPr>
          <w:i/>
          <w:iCs/>
          <w:sz w:val="18"/>
          <w:szCs w:val="18"/>
        </w:rPr>
        <w:t>gNB</w:t>
      </w:r>
      <w:proofErr w:type="spellEnd"/>
      <w:r w:rsidRPr="005B25A1">
        <w:rPr>
          <w:i/>
          <w:iCs/>
          <w:sz w:val="18"/>
          <w:szCs w:val="18"/>
        </w:rPr>
        <w:t xml:space="preserve"> solution.'.</w:t>
      </w:r>
    </w:p>
    <w:p w14:paraId="1561B9AB" w14:textId="77777777" w:rsidR="009C7B23" w:rsidRDefault="009C7B23" w:rsidP="009C7B23">
      <w:pPr>
        <w:pStyle w:val="FP"/>
        <w:keepNext/>
        <w:rPr>
          <w:i/>
          <w:iCs/>
          <w:sz w:val="18"/>
          <w:szCs w:val="18"/>
        </w:rPr>
      </w:pPr>
      <w:r w:rsidRPr="005B25A1">
        <w:rPr>
          <w:i/>
          <w:iCs/>
          <w:sz w:val="18"/>
          <w:szCs w:val="18"/>
        </w:rPr>
        <w:t xml:space="preserve">Alessio(Nokia) can live with 'It's up to RAN3 to discuss if there is any benefit of one logic </w:t>
      </w:r>
      <w:proofErr w:type="spellStart"/>
      <w:r w:rsidRPr="005B25A1">
        <w:rPr>
          <w:i/>
          <w:iCs/>
          <w:sz w:val="18"/>
          <w:szCs w:val="18"/>
        </w:rPr>
        <w:t>gNB</w:t>
      </w:r>
      <w:proofErr w:type="spellEnd"/>
      <w:r w:rsidRPr="005B25A1">
        <w:rPr>
          <w:i/>
          <w:iCs/>
          <w:sz w:val="18"/>
          <w:szCs w:val="18"/>
        </w:rPr>
        <w:t xml:space="preserve"> solution as long as it has no CN impacts.'.</w:t>
      </w:r>
    </w:p>
    <w:p w14:paraId="611C7F3B" w14:textId="77777777" w:rsidR="009C7B23" w:rsidRDefault="009C7B23" w:rsidP="009C7B23">
      <w:pPr>
        <w:pStyle w:val="FP"/>
        <w:keepNext/>
        <w:rPr>
          <w:i/>
          <w:iCs/>
          <w:sz w:val="18"/>
          <w:szCs w:val="18"/>
        </w:rPr>
      </w:pPr>
      <w:r w:rsidRPr="005B25A1">
        <w:rPr>
          <w:i/>
          <w:iCs/>
          <w:sz w:val="18"/>
          <w:szCs w:val="18"/>
        </w:rPr>
        <w:t>Qian (Ericsson) supports the addition proposal from Alessio (Nokia).</w:t>
      </w:r>
    </w:p>
    <w:p w14:paraId="1D49D76C" w14:textId="77777777" w:rsidR="009C7B23" w:rsidRDefault="009C7B23" w:rsidP="009C7B23">
      <w:pPr>
        <w:pStyle w:val="FP"/>
        <w:keepNext/>
        <w:rPr>
          <w:i/>
          <w:iCs/>
          <w:sz w:val="18"/>
          <w:szCs w:val="18"/>
        </w:rPr>
      </w:pPr>
      <w:r w:rsidRPr="005B25A1">
        <w:rPr>
          <w:i/>
          <w:iCs/>
          <w:sz w:val="18"/>
          <w:szCs w:val="18"/>
        </w:rPr>
        <w:t>Yunjing (CATT) proposes to postpone the draft LS reply.</w:t>
      </w:r>
    </w:p>
    <w:p w14:paraId="34DA0DAC" w14:textId="77777777" w:rsidR="009C7B23" w:rsidRDefault="009C7B23" w:rsidP="009C7B23">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can live with the wording proposed by Alessio, or r02/03, object to other versions.</w:t>
      </w:r>
    </w:p>
    <w:p w14:paraId="2C4B453F" w14:textId="77777777" w:rsidR="009C7B23" w:rsidRDefault="009C7B23" w:rsidP="009C7B23">
      <w:pPr>
        <w:pStyle w:val="FP"/>
        <w:keepNext/>
        <w:rPr>
          <w:i/>
          <w:iCs/>
          <w:sz w:val="18"/>
          <w:szCs w:val="18"/>
        </w:rPr>
      </w:pPr>
      <w:r w:rsidRPr="005B25A1">
        <w:rPr>
          <w:i/>
          <w:iCs/>
          <w:sz w:val="18"/>
          <w:szCs w:val="18"/>
        </w:rPr>
        <w:t>Zhendong (ZTE) supports the proposal by Alessio (Nokia).</w:t>
      </w:r>
    </w:p>
    <w:p w14:paraId="5EAC397B" w14:textId="77777777" w:rsidR="009C7B23" w:rsidRDefault="009C7B23" w:rsidP="009C7B23">
      <w:pPr>
        <w:pStyle w:val="FP"/>
        <w:keepNext/>
        <w:rPr>
          <w:i/>
          <w:iCs/>
          <w:sz w:val="18"/>
          <w:szCs w:val="18"/>
        </w:rPr>
      </w:pPr>
      <w:r w:rsidRPr="005B25A1">
        <w:rPr>
          <w:i/>
          <w:iCs/>
          <w:sz w:val="18"/>
          <w:szCs w:val="18"/>
        </w:rPr>
        <w:t>LaeYoung (LGE) cannot accept 'r03 + the text suggested by Alessio' and prefer to go with r03.</w:t>
      </w:r>
    </w:p>
    <w:p w14:paraId="10261B59" w14:textId="77777777" w:rsidR="009C7B23" w:rsidRDefault="009C7B23" w:rsidP="009C7B23">
      <w:pPr>
        <w:pStyle w:val="FP"/>
        <w:keepNext/>
        <w:rPr>
          <w:i/>
          <w:iCs/>
          <w:sz w:val="18"/>
          <w:szCs w:val="18"/>
        </w:rPr>
      </w:pPr>
      <w:r w:rsidRPr="005B25A1">
        <w:rPr>
          <w:i/>
          <w:iCs/>
          <w:sz w:val="18"/>
          <w:szCs w:val="18"/>
        </w:rPr>
        <w:t>==== Comments Deadline ====.</w:t>
      </w:r>
    </w:p>
    <w:p w14:paraId="20F3DBE2" w14:textId="77777777" w:rsidR="009C7B23" w:rsidRPr="005B25A1" w:rsidRDefault="009C7B23" w:rsidP="009C7B23">
      <w:pPr>
        <w:pStyle w:val="FP"/>
        <w:keepNext/>
        <w:rPr>
          <w:i/>
          <w:iCs/>
          <w:sz w:val="18"/>
          <w:szCs w:val="18"/>
        </w:rPr>
      </w:pPr>
    </w:p>
    <w:p w14:paraId="35932C8E" w14:textId="77777777" w:rsidR="00D747F2" w:rsidRPr="005B25A1" w:rsidRDefault="00D747F2" w:rsidP="00D747F2">
      <w:pPr>
        <w:keepNext/>
        <w:keepLines/>
        <w:rPr>
          <w:b/>
          <w:bCs/>
        </w:rPr>
      </w:pPr>
      <w:r>
        <w:rPr>
          <w:b/>
          <w:bCs/>
        </w:rPr>
        <w:t>Session comment</w:t>
      </w:r>
      <w:r w:rsidRPr="005B25A1">
        <w:rPr>
          <w:b/>
          <w:bCs/>
        </w:rPr>
        <w:t>:</w:t>
      </w:r>
    </w:p>
    <w:p w14:paraId="33128FEB" w14:textId="77777777" w:rsidR="009C7B23" w:rsidRPr="005B25A1" w:rsidRDefault="009C7B23" w:rsidP="009C7B23">
      <w:pPr>
        <w:keepNext/>
        <w:keepLines/>
      </w:pPr>
      <w:r w:rsidRPr="005B25A1">
        <w:t>Approve r03? For CC#4.</w:t>
      </w:r>
    </w:p>
    <w:p w14:paraId="4871C37E" w14:textId="77777777" w:rsidR="00D747F2" w:rsidRPr="005B25A1" w:rsidRDefault="00D747F2" w:rsidP="00D747F2">
      <w:pPr>
        <w:keepNext/>
        <w:keepLines/>
        <w:rPr>
          <w:b/>
          <w:bCs/>
        </w:rPr>
      </w:pPr>
      <w:r>
        <w:rPr>
          <w:b/>
          <w:bCs/>
        </w:rPr>
        <w:t>CC#4</w:t>
      </w:r>
      <w:r w:rsidRPr="005B25A1">
        <w:rPr>
          <w:b/>
          <w:bCs/>
        </w:rPr>
        <w:t xml:space="preserve"> Discussion:</w:t>
      </w:r>
    </w:p>
    <w:p w14:paraId="6804DF83" w14:textId="1CF1B09E" w:rsidR="009C7B23" w:rsidRPr="005B25A1" w:rsidRDefault="009C7B23" w:rsidP="009C7B23">
      <w:pPr>
        <w:keepNext/>
        <w:keepLines/>
      </w:pPr>
      <w:r>
        <w:t xml:space="preserve">r05 was provided by Nokia for review in the CC#4 folder. This was agreed and was revised to </w:t>
      </w:r>
      <w:r w:rsidRPr="00CE3EC0">
        <w:rPr>
          <w:color w:val="0000FF"/>
        </w:rPr>
        <w:t>S2-2</w:t>
      </w:r>
      <w:r>
        <w:rPr>
          <w:color w:val="0000FF"/>
        </w:rPr>
        <w:t>501336</w:t>
      </w:r>
      <w:r>
        <w:t>.</w:t>
      </w:r>
    </w:p>
    <w:p w14:paraId="1DFFA58B" w14:textId="77777777" w:rsidR="009C7B23" w:rsidRDefault="009C7B23" w:rsidP="009C7B23">
      <w:pPr>
        <w:keepNext/>
        <w:keepLines/>
      </w:pPr>
      <w:r>
        <w:t xml:space="preserve">This was </w:t>
      </w:r>
      <w:r w:rsidRPr="00C3284B">
        <w:rPr>
          <w:color w:val="FF0000"/>
          <w:lang w:eastAsia="en-US"/>
        </w:rPr>
        <w:t>approved</w:t>
      </w:r>
      <w:r>
        <w:t>.</w:t>
      </w:r>
    </w:p>
    <w:p w14:paraId="737E901F" w14:textId="77777777" w:rsidR="009C7B23" w:rsidRPr="00EB0339" w:rsidRDefault="009C7B23" w:rsidP="009C7B23">
      <w:r w:rsidRPr="005B25A1">
        <w:rPr>
          <w:b/>
          <w:bCs/>
        </w:rPr>
        <w:t>Status:</w:t>
      </w:r>
      <w:r>
        <w:t xml:space="preserve"> </w:t>
      </w:r>
      <w:r w:rsidRPr="00C3284B">
        <w:rPr>
          <w:color w:val="FF0000"/>
          <w:lang w:eastAsia="en-US"/>
        </w:rPr>
        <w:t>Approved</w:t>
      </w:r>
      <w:r>
        <w:t>.</w:t>
      </w:r>
    </w:p>
    <w:p w14:paraId="6D76E580" w14:textId="77777777" w:rsidR="009C7B23" w:rsidRDefault="009C7B23" w:rsidP="009C7B23"/>
    <w:p w14:paraId="1C52E1F2" w14:textId="77777777" w:rsidR="009C7B23" w:rsidRDefault="009C7B23" w:rsidP="009C7B23">
      <w:pPr>
        <w:pStyle w:val="NormTop"/>
      </w:pPr>
      <w:r>
        <w:rPr>
          <w:color w:val="0000FF"/>
        </w:rPr>
        <w:t>S2-2501312</w:t>
      </w:r>
      <w:r w:rsidRPr="00D53282">
        <w:t xml:space="preserve"> </w:t>
      </w:r>
      <w:r>
        <w:t xml:space="preserve">(LS OUT) [DRAFT] LS Reply to C3-246506 on clarification of the scope of QME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w:t>
      </w:r>
      <w:proofErr w:type="spellStart"/>
      <w:r>
        <w:t>to</w:t>
      </w:r>
      <w:proofErr w:type="spellEnd"/>
      <w:r>
        <w:t xml:space="preserve"> reply C3-246506 on clarification of the scope of QME.</w:t>
      </w:r>
    </w:p>
    <w:p w14:paraId="32B2C0FB" w14:textId="77777777" w:rsidR="009C7B23" w:rsidRPr="00B81031" w:rsidRDefault="009C7B23" w:rsidP="009C7B23">
      <w:pPr>
        <w:keepNext/>
        <w:keepLines/>
        <w:rPr>
          <w:i/>
        </w:rPr>
      </w:pPr>
      <w:r w:rsidRPr="00B81031">
        <w:rPr>
          <w:b/>
          <w:bCs/>
          <w:i/>
        </w:rPr>
        <w:t>Comment:</w:t>
      </w:r>
      <w:r>
        <w:rPr>
          <w:i/>
        </w:rPr>
        <w:t xml:space="preserve"> Revision of</w:t>
      </w:r>
      <w:r>
        <w:rPr>
          <w:color w:val="0000FF"/>
        </w:rPr>
        <w:t xml:space="preserve"> S2-2500862</w:t>
      </w:r>
      <w:r>
        <w:t>r03, merging</w:t>
      </w:r>
      <w:r>
        <w:rPr>
          <w:color w:val="0000FF"/>
        </w:rPr>
        <w:t xml:space="preserve"> S2-2500265</w:t>
      </w:r>
      <w:r>
        <w:t>,</w:t>
      </w:r>
      <w:r>
        <w:rPr>
          <w:color w:val="0000FF"/>
        </w:rPr>
        <w:t xml:space="preserve"> S2-2500304</w:t>
      </w:r>
      <w:r>
        <w:t>,</w:t>
      </w:r>
      <w:r>
        <w:rPr>
          <w:color w:val="0000FF"/>
        </w:rPr>
        <w:t xml:space="preserve"> S2-2500801 </w:t>
      </w:r>
      <w:r>
        <w:t>and</w:t>
      </w:r>
      <w:r>
        <w:rPr>
          <w:color w:val="0000FF"/>
        </w:rPr>
        <w:t xml:space="preserve"> S2-2500995</w:t>
      </w:r>
      <w:r>
        <w:t>.</w:t>
      </w:r>
    </w:p>
    <w:p w14:paraId="4F65A1E6" w14:textId="77777777" w:rsidR="00D747F2" w:rsidRPr="005B25A1" w:rsidRDefault="00D747F2" w:rsidP="00D747F2">
      <w:pPr>
        <w:keepNext/>
        <w:keepLines/>
        <w:rPr>
          <w:b/>
          <w:bCs/>
        </w:rPr>
      </w:pPr>
      <w:r>
        <w:rPr>
          <w:b/>
          <w:bCs/>
        </w:rPr>
        <w:t>CC#4</w:t>
      </w:r>
      <w:r w:rsidRPr="005B25A1">
        <w:rPr>
          <w:b/>
          <w:bCs/>
        </w:rPr>
        <w:t xml:space="preserve"> Discussion:</w:t>
      </w:r>
    </w:p>
    <w:p w14:paraId="6B38004D" w14:textId="453EB4F6" w:rsidR="009C7B23" w:rsidRPr="005B25A1" w:rsidRDefault="009C7B23" w:rsidP="009C7B23">
      <w:pPr>
        <w:keepNext/>
        <w:keepLines/>
      </w:pPr>
      <w:r w:rsidRPr="00CE3EC0">
        <w:rPr>
          <w:color w:val="0000FF"/>
        </w:rPr>
        <w:t>S2-2</w:t>
      </w:r>
      <w:r>
        <w:rPr>
          <w:color w:val="0000FF"/>
        </w:rPr>
        <w:t>500862r04</w:t>
      </w:r>
      <w:r>
        <w:t xml:space="preserve"> was reviewed. r04 was agreed and was revised to </w:t>
      </w:r>
      <w:r w:rsidRPr="00CE3EC0">
        <w:rPr>
          <w:color w:val="0000FF"/>
        </w:rPr>
        <w:t>S2-2</w:t>
      </w:r>
      <w:r>
        <w:rPr>
          <w:color w:val="0000FF"/>
        </w:rPr>
        <w:t>5013</w:t>
      </w:r>
      <w:r w:rsidR="00511745">
        <w:rPr>
          <w:color w:val="0000FF"/>
        </w:rPr>
        <w:t>12</w:t>
      </w:r>
      <w:r>
        <w:t>.</w:t>
      </w:r>
    </w:p>
    <w:p w14:paraId="5E708108" w14:textId="77777777" w:rsidR="009C7B23" w:rsidRDefault="009C7B23" w:rsidP="009C7B23">
      <w:pPr>
        <w:keepNext/>
        <w:keepLines/>
      </w:pPr>
      <w:r>
        <w:t xml:space="preserve">This was </w:t>
      </w:r>
      <w:r w:rsidRPr="00C3284B">
        <w:rPr>
          <w:color w:val="FF0000"/>
          <w:lang w:eastAsia="en-US"/>
        </w:rPr>
        <w:t>approved</w:t>
      </w:r>
      <w:r>
        <w:t>.</w:t>
      </w:r>
    </w:p>
    <w:p w14:paraId="1D1301E0" w14:textId="77777777" w:rsidR="009C7B23" w:rsidRPr="00EB0339" w:rsidRDefault="009C7B23" w:rsidP="009C7B23">
      <w:r w:rsidRPr="005B25A1">
        <w:rPr>
          <w:b/>
          <w:bCs/>
        </w:rPr>
        <w:t>Status:</w:t>
      </w:r>
      <w:r>
        <w:t xml:space="preserve"> </w:t>
      </w:r>
      <w:r w:rsidRPr="00C3284B">
        <w:rPr>
          <w:color w:val="FF0000"/>
          <w:lang w:eastAsia="en-US"/>
        </w:rPr>
        <w:t>Approved</w:t>
      </w:r>
      <w:r>
        <w:t>.</w:t>
      </w:r>
    </w:p>
    <w:p w14:paraId="0C54A318" w14:textId="10241D03" w:rsidR="000B468A" w:rsidRDefault="000B468A" w:rsidP="000B468A">
      <w:pPr>
        <w:pStyle w:val="NormTop"/>
      </w:pPr>
      <w:r>
        <w:rPr>
          <w:color w:val="0000FF"/>
        </w:rPr>
        <w:lastRenderedPageBreak/>
        <w:t>S2-2500040</w:t>
      </w:r>
      <w:r w:rsidRPr="00D53282">
        <w:t xml:space="preserve"> </w:t>
      </w:r>
      <w:r>
        <w:t>(LS IN) LS from CT WG4: Reply LS on RAN support of QoS monitoring capability (Source: CT WG4 (C4-245437))</w:t>
      </w:r>
      <w:r>
        <w:br/>
      </w:r>
      <w:r w:rsidRPr="00D53282">
        <w:rPr>
          <w:b/>
        </w:rPr>
        <w:t>Document for:</w:t>
      </w:r>
      <w:r w:rsidRPr="00D53282">
        <w:t xml:space="preserve"> </w:t>
      </w:r>
      <w:r>
        <w:t>Action</w:t>
      </w:r>
      <w:r>
        <w:br/>
      </w:r>
      <w:r w:rsidRPr="00D53282">
        <w:rPr>
          <w:b/>
        </w:rPr>
        <w:t>Abstract:</w:t>
      </w:r>
      <w:r w:rsidRPr="00D53282">
        <w:t xml:space="preserve"> </w:t>
      </w:r>
      <w:r>
        <w:br/>
        <w:t>CT WG4 thanks SA WG2 for the reply LS on RAN support of QoS monitoring capability. CT WG4 has discussed it and has the following answers to SA WG2 questions: {. .} Action: CT WG4 kindly asks SA WG2 to take the above information into account.</w:t>
      </w:r>
    </w:p>
    <w:p w14:paraId="790240F1" w14:textId="77777777" w:rsidR="000B468A" w:rsidRPr="005B25A1" w:rsidRDefault="000B468A" w:rsidP="000B468A">
      <w:pPr>
        <w:keepNext/>
        <w:keepLines/>
        <w:rPr>
          <w:b/>
          <w:bCs/>
        </w:rPr>
      </w:pPr>
      <w:r>
        <w:rPr>
          <w:b/>
          <w:bCs/>
        </w:rPr>
        <w:t>CC#4</w:t>
      </w:r>
      <w:r w:rsidRPr="005B25A1">
        <w:rPr>
          <w:b/>
          <w:bCs/>
        </w:rPr>
        <w:t xml:space="preserve"> Discussion:</w:t>
      </w:r>
    </w:p>
    <w:p w14:paraId="0948A6B3" w14:textId="55C1D451" w:rsidR="00511745" w:rsidRDefault="00511745" w:rsidP="00511745">
      <w:pPr>
        <w:keepNext/>
        <w:keepLines/>
      </w:pPr>
      <w:r w:rsidRPr="000B468A">
        <w:t xml:space="preserve">This was </w:t>
      </w:r>
      <w:r w:rsidRPr="000B468A">
        <w:rPr>
          <w:color w:val="0000FF"/>
          <w:lang w:eastAsia="en-US"/>
        </w:rPr>
        <w:t>postponed</w:t>
      </w:r>
      <w:r w:rsidRPr="000B468A">
        <w:t>.</w:t>
      </w:r>
    </w:p>
    <w:p w14:paraId="432FD8D9" w14:textId="104E4AAA" w:rsidR="00511745" w:rsidRPr="00EB0339" w:rsidRDefault="00511745" w:rsidP="00511745">
      <w:r w:rsidRPr="005B25A1">
        <w:rPr>
          <w:b/>
          <w:bCs/>
        </w:rPr>
        <w:t>Status:</w:t>
      </w:r>
      <w:r>
        <w:t xml:space="preserve"> </w:t>
      </w:r>
      <w:r w:rsidRPr="00511745">
        <w:rPr>
          <w:color w:val="0000FF"/>
          <w:lang w:eastAsia="en-US"/>
        </w:rPr>
        <w:t>Postponed</w:t>
      </w:r>
      <w:r>
        <w:t>.</w:t>
      </w:r>
    </w:p>
    <w:p w14:paraId="3C792042" w14:textId="77777777" w:rsidR="00511745" w:rsidRDefault="00511745" w:rsidP="00511745">
      <w:pPr>
        <w:pStyle w:val="NormTop"/>
      </w:pPr>
      <w:r>
        <w:rPr>
          <w:color w:val="0000FF"/>
        </w:rPr>
        <w:lastRenderedPageBreak/>
        <w:t>S2-2500782</w:t>
      </w:r>
      <w:r w:rsidRPr="00D53282">
        <w:t xml:space="preserve"> </w:t>
      </w:r>
      <w:r>
        <w:t xml:space="preserve">(CR) 23.401 CR3867 (Rel-19, 'B'): Support of S&amp;F Monitoring List in S&amp;F Mode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Introduce S&amp;F Monitoring List to assist UE to have a </w:t>
      </w:r>
      <w:proofErr w:type="spellStart"/>
      <w:r>
        <w:t>sucessful</w:t>
      </w:r>
      <w:proofErr w:type="spellEnd"/>
      <w:r>
        <w:t xml:space="preserve"> network access and realize power saving. 2. When UE transits between S&amp;F Mode and normal mode in different cell, the UE initiates initial Attach procedure to avoid failed.</w:t>
      </w:r>
    </w:p>
    <w:p w14:paraId="0DD750A2" w14:textId="77777777" w:rsidR="00511745" w:rsidRPr="00B81031" w:rsidRDefault="00511745" w:rsidP="00511745">
      <w:pPr>
        <w:keepNext/>
        <w:keepLines/>
        <w:rPr>
          <w:i/>
        </w:rPr>
      </w:pPr>
      <w:r w:rsidRPr="00B81031">
        <w:rPr>
          <w:b/>
          <w:bCs/>
          <w:i/>
        </w:rPr>
        <w:t>Comment:</w:t>
      </w:r>
      <w:r>
        <w:rPr>
          <w:i/>
        </w:rPr>
        <w:t xml:space="preserve"> WI Code should be 5GSAT_Ph3-ARC!</w:t>
      </w:r>
    </w:p>
    <w:p w14:paraId="183D035D" w14:textId="77777777" w:rsidR="00511745" w:rsidRPr="005B25A1" w:rsidRDefault="00511745" w:rsidP="00511745">
      <w:pPr>
        <w:keepNext/>
        <w:keepLines/>
        <w:rPr>
          <w:b/>
          <w:bCs/>
        </w:rPr>
      </w:pPr>
      <w:r w:rsidRPr="005B25A1">
        <w:rPr>
          <w:b/>
          <w:bCs/>
        </w:rPr>
        <w:t>Convenor comment:</w:t>
      </w:r>
    </w:p>
    <w:p w14:paraId="77B6B636" w14:textId="77777777" w:rsidR="00511745" w:rsidRPr="005B25A1" w:rsidRDefault="00511745" w:rsidP="00511745">
      <w:pPr>
        <w:keepNext/>
        <w:keepLines/>
      </w:pPr>
      <w:r w:rsidRPr="005B25A1">
        <w:t>Option B baseline? Part on issue#2b, to be merged into S2-2501041?</w:t>
      </w:r>
    </w:p>
    <w:p w14:paraId="377934FF" w14:textId="77777777" w:rsidR="00511745" w:rsidRPr="005B25A1" w:rsidRDefault="00511745" w:rsidP="00511745">
      <w:pPr>
        <w:pStyle w:val="FP"/>
        <w:keepNext/>
        <w:rPr>
          <w:b/>
          <w:bCs/>
          <w:i/>
          <w:iCs/>
          <w:sz w:val="18"/>
          <w:szCs w:val="18"/>
        </w:rPr>
      </w:pPr>
      <w:r w:rsidRPr="005B25A1">
        <w:rPr>
          <w:b/>
          <w:bCs/>
          <w:i/>
          <w:iCs/>
          <w:sz w:val="18"/>
          <w:szCs w:val="18"/>
        </w:rPr>
        <w:t>e-mail discussion:</w:t>
      </w:r>
    </w:p>
    <w:p w14:paraId="3FF2EC62" w14:textId="77777777" w:rsidR="00511745" w:rsidRDefault="00511745" w:rsidP="00511745">
      <w:pPr>
        <w:pStyle w:val="FP"/>
        <w:keepNext/>
        <w:rPr>
          <w:i/>
          <w:iCs/>
          <w:sz w:val="18"/>
          <w:szCs w:val="18"/>
        </w:rPr>
      </w:pPr>
      <w:r w:rsidRPr="005B25A1">
        <w:rPr>
          <w:i/>
          <w:iCs/>
          <w:sz w:val="18"/>
          <w:szCs w:val="18"/>
        </w:rPr>
        <w:t>Steve (Huawei) provides r01.</w:t>
      </w:r>
    </w:p>
    <w:p w14:paraId="65634BF5" w14:textId="77777777" w:rsidR="00511745" w:rsidRDefault="00511745" w:rsidP="00511745">
      <w:pPr>
        <w:pStyle w:val="FP"/>
        <w:keepNext/>
        <w:rPr>
          <w:i/>
          <w:iCs/>
          <w:sz w:val="18"/>
          <w:szCs w:val="18"/>
        </w:rPr>
      </w:pPr>
      <w:r w:rsidRPr="005B25A1">
        <w:rPr>
          <w:i/>
          <w:iCs/>
          <w:sz w:val="18"/>
          <w:szCs w:val="18"/>
        </w:rPr>
        <w:t>Lalith (Samsung) comments on r01.</w:t>
      </w:r>
    </w:p>
    <w:p w14:paraId="2D65E679" w14:textId="77777777" w:rsidR="00511745" w:rsidRDefault="00511745" w:rsidP="00511745">
      <w:pPr>
        <w:pStyle w:val="FP"/>
        <w:keepNext/>
        <w:rPr>
          <w:i/>
          <w:iCs/>
          <w:sz w:val="18"/>
          <w:szCs w:val="18"/>
        </w:rPr>
      </w:pPr>
      <w:r w:rsidRPr="005B25A1">
        <w:rPr>
          <w:i/>
          <w:iCs/>
          <w:sz w:val="18"/>
          <w:szCs w:val="18"/>
        </w:rPr>
        <w:t>Haris(Qualcomm) provides r02.</w:t>
      </w:r>
    </w:p>
    <w:p w14:paraId="39477C16" w14:textId="77777777" w:rsidR="00511745" w:rsidRDefault="00511745" w:rsidP="00511745">
      <w:pPr>
        <w:pStyle w:val="FP"/>
        <w:keepNext/>
        <w:rPr>
          <w:i/>
          <w:iCs/>
          <w:sz w:val="18"/>
          <w:szCs w:val="18"/>
        </w:rPr>
      </w:pPr>
      <w:r w:rsidRPr="005B25A1">
        <w:rPr>
          <w:i/>
          <w:iCs/>
          <w:sz w:val="18"/>
          <w:szCs w:val="18"/>
        </w:rPr>
        <w:t>Wen(vivo) provides comment and r03.</w:t>
      </w:r>
    </w:p>
    <w:p w14:paraId="06702074" w14:textId="77777777" w:rsidR="00511745" w:rsidRDefault="00511745" w:rsidP="00511745">
      <w:pPr>
        <w:pStyle w:val="FP"/>
        <w:keepNext/>
        <w:rPr>
          <w:i/>
          <w:iCs/>
          <w:sz w:val="18"/>
          <w:szCs w:val="18"/>
        </w:rPr>
      </w:pPr>
      <w:r w:rsidRPr="005B25A1">
        <w:rPr>
          <w:i/>
          <w:iCs/>
          <w:sz w:val="18"/>
          <w:szCs w:val="18"/>
        </w:rPr>
        <w:t>Kundan(NEC) provides comment.</w:t>
      </w:r>
    </w:p>
    <w:p w14:paraId="1699A80F" w14:textId="77777777" w:rsidR="00511745" w:rsidRDefault="00511745" w:rsidP="00511745">
      <w:pPr>
        <w:pStyle w:val="FP"/>
        <w:keepNext/>
        <w:rPr>
          <w:i/>
          <w:iCs/>
          <w:sz w:val="18"/>
          <w:szCs w:val="18"/>
        </w:rPr>
      </w:pPr>
      <w:r w:rsidRPr="005B25A1">
        <w:rPr>
          <w:i/>
          <w:iCs/>
          <w:sz w:val="18"/>
          <w:szCs w:val="18"/>
        </w:rPr>
        <w:t>Carlson (MediaTek) comments and provides r04.</w:t>
      </w:r>
    </w:p>
    <w:p w14:paraId="1FD0F77B" w14:textId="77777777" w:rsidR="00511745" w:rsidRDefault="00511745" w:rsidP="00511745">
      <w:pPr>
        <w:pStyle w:val="FP"/>
        <w:keepNext/>
        <w:rPr>
          <w:i/>
          <w:iCs/>
          <w:sz w:val="18"/>
          <w:szCs w:val="18"/>
        </w:rPr>
      </w:pPr>
      <w:r w:rsidRPr="005B25A1">
        <w:rPr>
          <w:i/>
          <w:iCs/>
          <w:sz w:val="18"/>
          <w:szCs w:val="18"/>
        </w:rPr>
        <w:t>Boren (OPPO) comments.</w:t>
      </w:r>
    </w:p>
    <w:p w14:paraId="2EB2EDB8"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comments and provides r05.</w:t>
      </w:r>
    </w:p>
    <w:p w14:paraId="215682FD" w14:textId="77777777" w:rsidR="00511745" w:rsidRDefault="00511745" w:rsidP="00511745">
      <w:pPr>
        <w:pStyle w:val="FP"/>
        <w:keepNext/>
        <w:rPr>
          <w:i/>
          <w:iCs/>
          <w:sz w:val="18"/>
          <w:szCs w:val="18"/>
        </w:rPr>
      </w:pPr>
      <w:r w:rsidRPr="005B25A1">
        <w:rPr>
          <w:i/>
          <w:iCs/>
          <w:sz w:val="18"/>
          <w:szCs w:val="18"/>
        </w:rPr>
        <w:t>Lalith (Samsung) comments on deviating from r01.</w:t>
      </w:r>
    </w:p>
    <w:p w14:paraId="0EEBE0E8" w14:textId="77777777" w:rsidR="00511745" w:rsidRDefault="00511745" w:rsidP="00511745">
      <w:pPr>
        <w:pStyle w:val="FP"/>
        <w:keepNext/>
        <w:rPr>
          <w:i/>
          <w:iCs/>
          <w:sz w:val="18"/>
          <w:szCs w:val="18"/>
        </w:rPr>
      </w:pPr>
      <w:r w:rsidRPr="005B25A1">
        <w:rPr>
          <w:i/>
          <w:iCs/>
          <w:sz w:val="18"/>
          <w:szCs w:val="18"/>
        </w:rPr>
        <w:t>Steve (Huawei) provides a list of small aspects to be resolved.</w:t>
      </w:r>
    </w:p>
    <w:p w14:paraId="0A1FD237"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concurs with Lalith's (Samsung) view.</w:t>
      </w:r>
    </w:p>
    <w:p w14:paraId="01D048B9" w14:textId="77777777" w:rsidR="00511745" w:rsidRPr="00883614" w:rsidRDefault="00511745" w:rsidP="00511745">
      <w:pPr>
        <w:pStyle w:val="FP"/>
        <w:keepNext/>
        <w:rPr>
          <w:i/>
          <w:iCs/>
          <w:sz w:val="18"/>
          <w:szCs w:val="18"/>
          <w:lang w:val="fr-FR"/>
        </w:rPr>
      </w:pPr>
      <w:r w:rsidRPr="00883614">
        <w:rPr>
          <w:i/>
          <w:iCs/>
          <w:sz w:val="18"/>
          <w:szCs w:val="18"/>
          <w:lang w:val="fr-FR"/>
        </w:rPr>
        <w:t>Haris(Qualcomm) comments on r05.</w:t>
      </w:r>
    </w:p>
    <w:p w14:paraId="2E829249" w14:textId="77777777" w:rsidR="00511745" w:rsidRDefault="00511745" w:rsidP="00511745">
      <w:pPr>
        <w:pStyle w:val="FP"/>
        <w:keepNext/>
        <w:rPr>
          <w:i/>
          <w:iCs/>
          <w:sz w:val="18"/>
          <w:szCs w:val="18"/>
        </w:rPr>
      </w:pPr>
      <w:r w:rsidRPr="005B25A1">
        <w:rPr>
          <w:i/>
          <w:iCs/>
          <w:sz w:val="18"/>
          <w:szCs w:val="18"/>
        </w:rPr>
        <w:t>Haris(Qualcomm) responds that r01 is not acceptable.</w:t>
      </w:r>
    </w:p>
    <w:p w14:paraId="6232D363"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replies to Haris(Qualcomm).</w:t>
      </w:r>
    </w:p>
    <w:p w14:paraId="52E457C7" w14:textId="77777777" w:rsidR="00511745" w:rsidRDefault="00511745" w:rsidP="00511745">
      <w:pPr>
        <w:pStyle w:val="FP"/>
        <w:keepNext/>
        <w:rPr>
          <w:i/>
          <w:iCs/>
          <w:sz w:val="18"/>
          <w:szCs w:val="18"/>
        </w:rPr>
      </w:pPr>
      <w:r w:rsidRPr="005B25A1">
        <w:rPr>
          <w:i/>
          <w:iCs/>
          <w:sz w:val="18"/>
          <w:szCs w:val="18"/>
        </w:rPr>
        <w:t>OPPO (Boren) provides comment.</w:t>
      </w:r>
    </w:p>
    <w:p w14:paraId="1D084CD4" w14:textId="77777777" w:rsidR="00511745" w:rsidRDefault="00511745" w:rsidP="00511745">
      <w:pPr>
        <w:pStyle w:val="FP"/>
        <w:keepNext/>
        <w:rPr>
          <w:i/>
          <w:iCs/>
          <w:sz w:val="18"/>
          <w:szCs w:val="18"/>
        </w:rPr>
      </w:pPr>
      <w:r w:rsidRPr="005B25A1">
        <w:rPr>
          <w:i/>
          <w:iCs/>
          <w:sz w:val="18"/>
          <w:szCs w:val="18"/>
        </w:rPr>
        <w:t>Hucheng (CATT) comments.</w:t>
      </w:r>
    </w:p>
    <w:p w14:paraId="62782B31" w14:textId="77777777" w:rsidR="00511745" w:rsidRDefault="00511745" w:rsidP="00511745">
      <w:pPr>
        <w:pStyle w:val="FP"/>
        <w:keepNext/>
        <w:rPr>
          <w:i/>
          <w:iCs/>
          <w:sz w:val="18"/>
          <w:szCs w:val="18"/>
        </w:rPr>
      </w:pPr>
      <w:r w:rsidRPr="005B25A1">
        <w:rPr>
          <w:i/>
          <w:iCs/>
          <w:sz w:val="18"/>
          <w:szCs w:val="18"/>
        </w:rPr>
        <w:t>Yuxin (Xiaomi) comments to r07.</w:t>
      </w:r>
    </w:p>
    <w:p w14:paraId="371DF043" w14:textId="77777777" w:rsidR="00511745" w:rsidRDefault="00511745" w:rsidP="00511745">
      <w:pPr>
        <w:pStyle w:val="FP"/>
        <w:keepNext/>
        <w:rPr>
          <w:i/>
          <w:iCs/>
          <w:sz w:val="18"/>
          <w:szCs w:val="18"/>
        </w:rPr>
      </w:pPr>
      <w:r w:rsidRPr="005B25A1">
        <w:rPr>
          <w:i/>
          <w:iCs/>
          <w:sz w:val="18"/>
          <w:szCs w:val="18"/>
        </w:rPr>
        <w:t>Baixiao (CATT) comments.</w:t>
      </w:r>
    </w:p>
    <w:p w14:paraId="1296FEAD" w14:textId="77777777" w:rsidR="00511745" w:rsidRDefault="00511745" w:rsidP="00511745">
      <w:pPr>
        <w:pStyle w:val="FP"/>
        <w:keepNext/>
        <w:rPr>
          <w:i/>
          <w:iCs/>
          <w:sz w:val="18"/>
          <w:szCs w:val="18"/>
        </w:rPr>
      </w:pPr>
      <w:r w:rsidRPr="005B25A1">
        <w:rPr>
          <w:i/>
          <w:iCs/>
          <w:sz w:val="18"/>
          <w:szCs w:val="18"/>
        </w:rPr>
        <w:t>Wen (vivo) provides r07.</w:t>
      </w:r>
    </w:p>
    <w:p w14:paraId="45B4FF80" w14:textId="77777777" w:rsidR="00511745" w:rsidRDefault="00511745" w:rsidP="00511745">
      <w:pPr>
        <w:pStyle w:val="FP"/>
        <w:keepNext/>
        <w:rPr>
          <w:i/>
          <w:iCs/>
          <w:sz w:val="18"/>
          <w:szCs w:val="18"/>
        </w:rPr>
      </w:pPr>
      <w:r w:rsidRPr="005B25A1">
        <w:rPr>
          <w:i/>
          <w:iCs/>
          <w:sz w:val="18"/>
          <w:szCs w:val="18"/>
        </w:rPr>
        <w:t>Steve (Huawei) provides r06.</w:t>
      </w:r>
    </w:p>
    <w:p w14:paraId="4BBAA45F" w14:textId="77777777" w:rsidR="00511745" w:rsidRDefault="00511745" w:rsidP="00511745">
      <w:pPr>
        <w:pStyle w:val="FP"/>
        <w:keepNext/>
        <w:rPr>
          <w:i/>
          <w:iCs/>
          <w:sz w:val="18"/>
          <w:szCs w:val="18"/>
        </w:rPr>
      </w:pPr>
      <w:r w:rsidRPr="005B25A1">
        <w:rPr>
          <w:i/>
          <w:iCs/>
          <w:sz w:val="18"/>
          <w:szCs w:val="18"/>
        </w:rPr>
        <w:t>Lalith(Samsung) provides r08 and r09.</w:t>
      </w:r>
    </w:p>
    <w:p w14:paraId="5240A64E" w14:textId="77777777" w:rsidR="00511745" w:rsidRDefault="00511745" w:rsidP="00511745">
      <w:pPr>
        <w:pStyle w:val="FP"/>
        <w:keepNext/>
        <w:rPr>
          <w:i/>
          <w:iCs/>
          <w:sz w:val="18"/>
          <w:szCs w:val="18"/>
        </w:rPr>
      </w:pPr>
      <w:r w:rsidRPr="005B25A1">
        <w:rPr>
          <w:i/>
          <w:iCs/>
          <w:sz w:val="18"/>
          <w:szCs w:val="18"/>
        </w:rPr>
        <w:t>Boren (OPPO) provides comments on r08, 09.</w:t>
      </w:r>
    </w:p>
    <w:p w14:paraId="1538D75B"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comments on r08 and r09 and proposes to complement the description of the S&amp;F Monitoring List from NW side.</w:t>
      </w:r>
    </w:p>
    <w:p w14:paraId="40AA6971" w14:textId="77777777" w:rsidR="00511745" w:rsidRDefault="00511745" w:rsidP="00511745">
      <w:pPr>
        <w:pStyle w:val="FP"/>
        <w:keepNext/>
        <w:rPr>
          <w:i/>
          <w:iCs/>
          <w:sz w:val="18"/>
          <w:szCs w:val="18"/>
        </w:rPr>
      </w:pPr>
      <w:r w:rsidRPr="005B25A1">
        <w:rPr>
          <w:i/>
          <w:iCs/>
          <w:sz w:val="18"/>
          <w:szCs w:val="18"/>
        </w:rPr>
        <w:t>Lalith(Samsung) clarifies to Boren (OPPO) I can live with r08.</w:t>
      </w:r>
    </w:p>
    <w:p w14:paraId="649BF468" w14:textId="77777777" w:rsidR="00511745" w:rsidRDefault="00511745" w:rsidP="00511745">
      <w:pPr>
        <w:pStyle w:val="FP"/>
        <w:keepNext/>
        <w:rPr>
          <w:i/>
          <w:iCs/>
          <w:sz w:val="18"/>
          <w:szCs w:val="18"/>
        </w:rPr>
      </w:pPr>
      <w:r w:rsidRPr="005B25A1">
        <w:rPr>
          <w:i/>
          <w:iCs/>
          <w:sz w:val="18"/>
          <w:szCs w:val="18"/>
        </w:rPr>
        <w:t>Haris(Qualcomm) objects to r08, r09.</w:t>
      </w:r>
    </w:p>
    <w:p w14:paraId="4DFC2A40" w14:textId="77777777" w:rsidR="00511745" w:rsidRDefault="00511745" w:rsidP="00511745">
      <w:pPr>
        <w:pStyle w:val="FP"/>
        <w:keepNext/>
        <w:rPr>
          <w:i/>
          <w:iCs/>
          <w:sz w:val="18"/>
          <w:szCs w:val="18"/>
        </w:rPr>
      </w:pPr>
      <w:r w:rsidRPr="005B25A1">
        <w:rPr>
          <w:i/>
          <w:iCs/>
          <w:sz w:val="18"/>
          <w:szCs w:val="18"/>
        </w:rPr>
        <w:t>Carlson (MediaTek) comments on r08 and r09.</w:t>
      </w:r>
    </w:p>
    <w:p w14:paraId="5DEDA560" w14:textId="77777777" w:rsidR="00511745" w:rsidRDefault="00511745" w:rsidP="00511745">
      <w:pPr>
        <w:pStyle w:val="FP"/>
        <w:keepNext/>
        <w:rPr>
          <w:i/>
          <w:iCs/>
          <w:sz w:val="18"/>
          <w:szCs w:val="18"/>
        </w:rPr>
      </w:pPr>
      <w:r w:rsidRPr="005B25A1">
        <w:rPr>
          <w:i/>
          <w:iCs/>
          <w:sz w:val="18"/>
          <w:szCs w:val="18"/>
        </w:rPr>
        <w:t>Stefan (Ericsson) comments on r08 and r09.</w:t>
      </w:r>
    </w:p>
    <w:p w14:paraId="00EE42B3" w14:textId="77777777" w:rsidR="00511745" w:rsidRDefault="00511745" w:rsidP="00511745">
      <w:pPr>
        <w:pStyle w:val="FP"/>
        <w:keepNext/>
        <w:rPr>
          <w:i/>
          <w:iCs/>
          <w:sz w:val="18"/>
          <w:szCs w:val="18"/>
        </w:rPr>
      </w:pPr>
      <w:r w:rsidRPr="005B25A1">
        <w:rPr>
          <w:i/>
          <w:iCs/>
          <w:sz w:val="18"/>
          <w:szCs w:val="18"/>
        </w:rPr>
        <w:t>Wen (vivo) comments on r08 and r09.</w:t>
      </w:r>
    </w:p>
    <w:p w14:paraId="4F8172F1" w14:textId="77777777" w:rsidR="00511745" w:rsidRDefault="00511745" w:rsidP="00511745">
      <w:pPr>
        <w:pStyle w:val="FP"/>
        <w:keepNext/>
        <w:rPr>
          <w:i/>
          <w:iCs/>
          <w:sz w:val="18"/>
          <w:szCs w:val="18"/>
        </w:rPr>
      </w:pPr>
      <w:r w:rsidRPr="005B25A1">
        <w:rPr>
          <w:i/>
          <w:iCs/>
          <w:sz w:val="18"/>
          <w:szCs w:val="18"/>
        </w:rPr>
        <w:t>Steve (Huawei) provides r10.</w:t>
      </w:r>
    </w:p>
    <w:p w14:paraId="34235DF2" w14:textId="77777777" w:rsidR="00511745" w:rsidRDefault="00511745" w:rsidP="00511745">
      <w:pPr>
        <w:pStyle w:val="FP"/>
        <w:keepNext/>
        <w:rPr>
          <w:i/>
          <w:iCs/>
          <w:sz w:val="18"/>
          <w:szCs w:val="18"/>
        </w:rPr>
      </w:pPr>
      <w:r w:rsidRPr="005B25A1">
        <w:rPr>
          <w:i/>
          <w:iCs/>
          <w:sz w:val="18"/>
          <w:szCs w:val="18"/>
        </w:rPr>
        <w:t>Lalith(Samsung) replies to Ramon (</w:t>
      </w:r>
      <w:proofErr w:type="spellStart"/>
      <w:r w:rsidRPr="005B25A1">
        <w:rPr>
          <w:i/>
          <w:iCs/>
          <w:sz w:val="18"/>
          <w:szCs w:val="18"/>
        </w:rPr>
        <w:t>Sateliot</w:t>
      </w:r>
      <w:proofErr w:type="spellEnd"/>
      <w:r w:rsidRPr="005B25A1">
        <w:rPr>
          <w:i/>
          <w:iCs/>
          <w:sz w:val="18"/>
          <w:szCs w:val="18"/>
        </w:rPr>
        <w:t>).</w:t>
      </w:r>
    </w:p>
    <w:p w14:paraId="4BD7DC6A" w14:textId="77777777" w:rsidR="00511745" w:rsidRDefault="00511745" w:rsidP="00511745">
      <w:pPr>
        <w:pStyle w:val="FP"/>
        <w:keepNext/>
        <w:rPr>
          <w:i/>
          <w:iCs/>
          <w:sz w:val="18"/>
          <w:szCs w:val="18"/>
        </w:rPr>
      </w:pPr>
      <w:r w:rsidRPr="005B25A1">
        <w:rPr>
          <w:i/>
          <w:iCs/>
          <w:sz w:val="18"/>
          <w:szCs w:val="18"/>
        </w:rPr>
        <w:t xml:space="preserve">Lalith(Samsung) replies to </w:t>
      </w:r>
      <w:proofErr w:type="spellStart"/>
      <w:r w:rsidRPr="005B25A1">
        <w:rPr>
          <w:i/>
          <w:iCs/>
          <w:sz w:val="18"/>
          <w:szCs w:val="18"/>
        </w:rPr>
        <w:t>Kudan</w:t>
      </w:r>
      <w:proofErr w:type="spellEnd"/>
      <w:r w:rsidRPr="005B25A1">
        <w:rPr>
          <w:i/>
          <w:iCs/>
          <w:sz w:val="18"/>
          <w:szCs w:val="18"/>
        </w:rPr>
        <w:t>.</w:t>
      </w:r>
    </w:p>
    <w:p w14:paraId="332F9DA2" w14:textId="77777777" w:rsidR="00511745" w:rsidRDefault="00511745" w:rsidP="00511745">
      <w:pPr>
        <w:pStyle w:val="FP"/>
        <w:keepNext/>
        <w:rPr>
          <w:i/>
          <w:iCs/>
          <w:sz w:val="18"/>
          <w:szCs w:val="18"/>
        </w:rPr>
      </w:pPr>
      <w:r w:rsidRPr="005B25A1">
        <w:rPr>
          <w:i/>
          <w:iCs/>
          <w:sz w:val="18"/>
          <w:szCs w:val="18"/>
        </w:rPr>
        <w:t>Haris(Qualcomm) asks question on the NOTE B.</w:t>
      </w:r>
    </w:p>
    <w:p w14:paraId="44BF227F" w14:textId="77777777" w:rsidR="00511745" w:rsidRDefault="00511745" w:rsidP="00511745">
      <w:pPr>
        <w:pStyle w:val="FP"/>
        <w:keepNext/>
        <w:rPr>
          <w:i/>
          <w:iCs/>
          <w:sz w:val="18"/>
          <w:szCs w:val="18"/>
        </w:rPr>
      </w:pPr>
      <w:r w:rsidRPr="005B25A1">
        <w:rPr>
          <w:i/>
          <w:iCs/>
          <w:sz w:val="18"/>
          <w:szCs w:val="18"/>
        </w:rPr>
        <w:t>Lalith(Samsung) replies to Carlson (MediaTek).</w:t>
      </w:r>
    </w:p>
    <w:p w14:paraId="739B4963" w14:textId="77777777" w:rsidR="00511745" w:rsidRDefault="00511745" w:rsidP="00511745">
      <w:pPr>
        <w:pStyle w:val="FP"/>
        <w:keepNext/>
        <w:rPr>
          <w:i/>
          <w:iCs/>
          <w:sz w:val="18"/>
          <w:szCs w:val="18"/>
        </w:rPr>
      </w:pPr>
      <w:r w:rsidRPr="005B25A1">
        <w:rPr>
          <w:i/>
          <w:iCs/>
          <w:sz w:val="18"/>
          <w:szCs w:val="18"/>
        </w:rPr>
        <w:t>Steve (Huawei) replies about note B.</w:t>
      </w:r>
    </w:p>
    <w:p w14:paraId="275B4058" w14:textId="77777777" w:rsidR="00511745" w:rsidRDefault="00511745" w:rsidP="00511745">
      <w:pPr>
        <w:pStyle w:val="FP"/>
        <w:keepNext/>
        <w:rPr>
          <w:i/>
          <w:iCs/>
          <w:sz w:val="18"/>
          <w:szCs w:val="18"/>
        </w:rPr>
      </w:pPr>
      <w:r w:rsidRPr="005B25A1">
        <w:rPr>
          <w:i/>
          <w:iCs/>
          <w:sz w:val="18"/>
          <w:szCs w:val="18"/>
        </w:rPr>
        <w:t>Saubhagya (Nokia) not convinced with the note and asks for clarification.</w:t>
      </w:r>
    </w:p>
    <w:p w14:paraId="72C040AA" w14:textId="77777777" w:rsidR="00511745" w:rsidRDefault="00511745" w:rsidP="00511745">
      <w:pPr>
        <w:pStyle w:val="FP"/>
        <w:keepNext/>
        <w:rPr>
          <w:i/>
          <w:iCs/>
          <w:sz w:val="18"/>
          <w:szCs w:val="18"/>
        </w:rPr>
      </w:pPr>
      <w:r w:rsidRPr="005B25A1">
        <w:rPr>
          <w:i/>
          <w:iCs/>
          <w:sz w:val="18"/>
          <w:szCs w:val="18"/>
        </w:rPr>
        <w:t>Lalith(Samsung) replies to Stefan (Ericsson).</w:t>
      </w:r>
    </w:p>
    <w:p w14:paraId="547DABA6" w14:textId="77777777" w:rsidR="00511745" w:rsidRDefault="00511745" w:rsidP="00511745">
      <w:pPr>
        <w:pStyle w:val="FP"/>
        <w:keepNext/>
        <w:rPr>
          <w:i/>
          <w:iCs/>
          <w:sz w:val="18"/>
          <w:szCs w:val="18"/>
        </w:rPr>
      </w:pPr>
      <w:r w:rsidRPr="005B25A1">
        <w:rPr>
          <w:i/>
          <w:iCs/>
          <w:sz w:val="18"/>
          <w:szCs w:val="18"/>
        </w:rPr>
        <w:t>Lalith(Samsung) provides r11.</w:t>
      </w:r>
    </w:p>
    <w:p w14:paraId="742EDCBD" w14:textId="77777777" w:rsidR="00511745" w:rsidRDefault="00511745" w:rsidP="00511745">
      <w:pPr>
        <w:pStyle w:val="FP"/>
        <w:keepNext/>
        <w:rPr>
          <w:i/>
          <w:iCs/>
          <w:sz w:val="18"/>
          <w:szCs w:val="18"/>
        </w:rPr>
      </w:pPr>
      <w:r w:rsidRPr="005B25A1">
        <w:rPr>
          <w:i/>
          <w:iCs/>
          <w:sz w:val="18"/>
          <w:szCs w:val="18"/>
        </w:rPr>
        <w:t>Saubhagya (Nokia) questions on r11.</w:t>
      </w:r>
    </w:p>
    <w:p w14:paraId="44D72BE8" w14:textId="77777777" w:rsidR="00511745" w:rsidRDefault="00511745" w:rsidP="00511745">
      <w:pPr>
        <w:pStyle w:val="FP"/>
        <w:keepNext/>
        <w:rPr>
          <w:i/>
          <w:iCs/>
          <w:sz w:val="18"/>
          <w:szCs w:val="18"/>
        </w:rPr>
      </w:pPr>
      <w:r w:rsidRPr="005B25A1">
        <w:rPr>
          <w:i/>
          <w:iCs/>
          <w:sz w:val="18"/>
          <w:szCs w:val="18"/>
        </w:rPr>
        <w:t>Ramon(</w:t>
      </w:r>
      <w:proofErr w:type="spellStart"/>
      <w:r w:rsidRPr="005B25A1">
        <w:rPr>
          <w:i/>
          <w:iCs/>
          <w:sz w:val="18"/>
          <w:szCs w:val="18"/>
        </w:rPr>
        <w:t>Sateliot</w:t>
      </w:r>
      <w:proofErr w:type="spellEnd"/>
      <w:r w:rsidRPr="005B25A1">
        <w:rPr>
          <w:i/>
          <w:iCs/>
          <w:sz w:val="18"/>
          <w:szCs w:val="18"/>
        </w:rPr>
        <w:t>) replies to Lalith(Samsung).</w:t>
      </w:r>
    </w:p>
    <w:p w14:paraId="0DBC36D4" w14:textId="77777777" w:rsidR="00511745" w:rsidRDefault="00511745" w:rsidP="00511745">
      <w:pPr>
        <w:pStyle w:val="FP"/>
        <w:keepNext/>
        <w:rPr>
          <w:i/>
          <w:iCs/>
          <w:sz w:val="18"/>
          <w:szCs w:val="18"/>
        </w:rPr>
      </w:pPr>
      <w:r w:rsidRPr="005B25A1">
        <w:rPr>
          <w:i/>
          <w:iCs/>
          <w:sz w:val="18"/>
          <w:szCs w:val="18"/>
        </w:rPr>
        <w:t>Steve (Huawei) comments on shortening the note.</w:t>
      </w:r>
    </w:p>
    <w:p w14:paraId="08902ACD" w14:textId="77777777" w:rsidR="00511745" w:rsidRDefault="00511745" w:rsidP="00511745">
      <w:pPr>
        <w:pStyle w:val="FP"/>
        <w:keepNext/>
        <w:rPr>
          <w:i/>
          <w:iCs/>
          <w:sz w:val="18"/>
          <w:szCs w:val="18"/>
        </w:rPr>
      </w:pPr>
      <w:r w:rsidRPr="005B25A1">
        <w:rPr>
          <w:i/>
          <w:iCs/>
          <w:sz w:val="18"/>
          <w:szCs w:val="18"/>
        </w:rPr>
        <w:t>Haris(Qualcomm) comments that does not see value in NOTE B after the explanation.</w:t>
      </w:r>
    </w:p>
    <w:p w14:paraId="1DC6AE66"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replies about note B.</w:t>
      </w:r>
    </w:p>
    <w:p w14:paraId="6A1D542C" w14:textId="77777777" w:rsidR="00511745" w:rsidRDefault="00511745" w:rsidP="00511745">
      <w:pPr>
        <w:pStyle w:val="FP"/>
        <w:keepNext/>
        <w:rPr>
          <w:i/>
          <w:iCs/>
          <w:sz w:val="18"/>
          <w:szCs w:val="18"/>
        </w:rPr>
      </w:pPr>
      <w:r w:rsidRPr="005B25A1">
        <w:rPr>
          <w:i/>
          <w:iCs/>
          <w:sz w:val="18"/>
          <w:szCs w:val="18"/>
        </w:rPr>
        <w:t>Lalith(Samsung) replies questions on r11.</w:t>
      </w:r>
    </w:p>
    <w:p w14:paraId="02330304" w14:textId="77777777" w:rsidR="00511745" w:rsidRDefault="00511745" w:rsidP="00511745">
      <w:pPr>
        <w:pStyle w:val="FP"/>
        <w:keepNext/>
        <w:rPr>
          <w:i/>
          <w:iCs/>
          <w:sz w:val="18"/>
          <w:szCs w:val="18"/>
        </w:rPr>
      </w:pPr>
      <w:r w:rsidRPr="005B25A1">
        <w:rPr>
          <w:i/>
          <w:iCs/>
          <w:sz w:val="18"/>
          <w:szCs w:val="18"/>
        </w:rPr>
        <w:t>Lalith(Samsung) replies to Ramon.</w:t>
      </w:r>
    </w:p>
    <w:p w14:paraId="7A075A8F" w14:textId="77777777" w:rsidR="00511745" w:rsidRDefault="00511745" w:rsidP="00511745">
      <w:pPr>
        <w:pStyle w:val="FP"/>
        <w:keepNext/>
        <w:rPr>
          <w:i/>
          <w:iCs/>
          <w:sz w:val="18"/>
          <w:szCs w:val="18"/>
        </w:rPr>
      </w:pPr>
      <w:r w:rsidRPr="005B25A1">
        <w:rPr>
          <w:i/>
          <w:iCs/>
          <w:sz w:val="18"/>
          <w:szCs w:val="18"/>
        </w:rPr>
        <w:t>Yuxin(Xiaomi) comments NOTE B is not needed.</w:t>
      </w:r>
    </w:p>
    <w:p w14:paraId="072A234E" w14:textId="77777777" w:rsidR="00511745" w:rsidRDefault="00511745" w:rsidP="00511745">
      <w:pPr>
        <w:pStyle w:val="FP"/>
        <w:keepNext/>
        <w:rPr>
          <w:i/>
          <w:iCs/>
          <w:sz w:val="18"/>
          <w:szCs w:val="18"/>
        </w:rPr>
      </w:pPr>
      <w:r w:rsidRPr="005B25A1">
        <w:rPr>
          <w:i/>
          <w:iCs/>
          <w:sz w:val="18"/>
          <w:szCs w:val="18"/>
        </w:rPr>
        <w:t>Saubhagya (Nokia) asks further questions on MME behaviour during integrity failure.</w:t>
      </w:r>
    </w:p>
    <w:p w14:paraId="76991B68" w14:textId="77777777" w:rsidR="00511745" w:rsidRDefault="00511745" w:rsidP="00511745">
      <w:pPr>
        <w:pStyle w:val="FP"/>
        <w:keepNext/>
        <w:rPr>
          <w:i/>
          <w:iCs/>
          <w:sz w:val="18"/>
          <w:szCs w:val="18"/>
        </w:rPr>
      </w:pPr>
      <w:r w:rsidRPr="005B25A1">
        <w:rPr>
          <w:i/>
          <w:iCs/>
          <w:sz w:val="18"/>
          <w:szCs w:val="18"/>
        </w:rPr>
        <w:t>Lalith (Samsung) comments.</w:t>
      </w:r>
    </w:p>
    <w:p w14:paraId="6ABD6E33" w14:textId="77777777" w:rsidR="00511745" w:rsidRDefault="00511745" w:rsidP="00511745">
      <w:pPr>
        <w:pStyle w:val="FP"/>
        <w:keepNext/>
        <w:rPr>
          <w:i/>
          <w:iCs/>
          <w:sz w:val="18"/>
          <w:szCs w:val="18"/>
        </w:rPr>
      </w:pPr>
      <w:r w:rsidRPr="005B25A1">
        <w:rPr>
          <w:i/>
          <w:iCs/>
          <w:sz w:val="18"/>
          <w:szCs w:val="18"/>
        </w:rPr>
        <w:t>Lalith(Samsung) replies to questions on MME behaviour during integrity failure.</w:t>
      </w:r>
    </w:p>
    <w:p w14:paraId="00397977" w14:textId="77777777" w:rsidR="00511745" w:rsidRDefault="00511745" w:rsidP="00511745">
      <w:pPr>
        <w:pStyle w:val="FP"/>
        <w:keepNext/>
        <w:rPr>
          <w:i/>
          <w:iCs/>
          <w:sz w:val="18"/>
          <w:szCs w:val="18"/>
        </w:rPr>
      </w:pPr>
      <w:r w:rsidRPr="005B25A1">
        <w:rPr>
          <w:i/>
          <w:iCs/>
          <w:sz w:val="18"/>
          <w:szCs w:val="18"/>
        </w:rPr>
        <w:t>Saubhagya (Nokia) points out the existing normative text will suffice.</w:t>
      </w:r>
    </w:p>
    <w:p w14:paraId="37F58307" w14:textId="77777777" w:rsidR="00511745" w:rsidRDefault="00511745" w:rsidP="00511745">
      <w:pPr>
        <w:pStyle w:val="FP"/>
        <w:keepNext/>
        <w:rPr>
          <w:i/>
          <w:iCs/>
          <w:sz w:val="18"/>
          <w:szCs w:val="18"/>
        </w:rPr>
      </w:pPr>
      <w:r w:rsidRPr="005B25A1">
        <w:rPr>
          <w:i/>
          <w:iCs/>
          <w:sz w:val="18"/>
          <w:szCs w:val="18"/>
        </w:rPr>
        <w:t>Steve (Huawei) comments on the reasons for the note.</w:t>
      </w:r>
    </w:p>
    <w:p w14:paraId="60B0713E" w14:textId="77777777" w:rsidR="00511745" w:rsidRDefault="00511745" w:rsidP="00511745">
      <w:pPr>
        <w:pStyle w:val="FP"/>
        <w:keepNext/>
        <w:rPr>
          <w:i/>
          <w:iCs/>
          <w:sz w:val="18"/>
          <w:szCs w:val="18"/>
        </w:rPr>
      </w:pPr>
      <w:r w:rsidRPr="005B25A1">
        <w:rPr>
          <w:i/>
          <w:iCs/>
          <w:sz w:val="18"/>
          <w:szCs w:val="18"/>
        </w:rPr>
        <w:t>Carlson (MediaTek) comments and provide r12 based on r10.</w:t>
      </w:r>
    </w:p>
    <w:p w14:paraId="6BF54D9C" w14:textId="77777777" w:rsidR="00511745" w:rsidRDefault="00511745" w:rsidP="00511745">
      <w:pPr>
        <w:pStyle w:val="FP"/>
        <w:keepNext/>
        <w:rPr>
          <w:i/>
          <w:iCs/>
          <w:sz w:val="18"/>
          <w:szCs w:val="18"/>
        </w:rPr>
      </w:pPr>
      <w:r w:rsidRPr="005B25A1">
        <w:rPr>
          <w:i/>
          <w:iCs/>
          <w:sz w:val="18"/>
          <w:szCs w:val="18"/>
        </w:rPr>
        <w:t>Lalith(Samsung) clarifies again to Carlson (MediaTek).</w:t>
      </w:r>
    </w:p>
    <w:p w14:paraId="3CAF3DB4" w14:textId="77777777" w:rsidR="00511745" w:rsidRDefault="00511745" w:rsidP="00511745">
      <w:pPr>
        <w:pStyle w:val="FP"/>
        <w:keepNext/>
        <w:rPr>
          <w:i/>
          <w:iCs/>
          <w:sz w:val="18"/>
          <w:szCs w:val="18"/>
        </w:rPr>
      </w:pPr>
      <w:r w:rsidRPr="005B25A1">
        <w:rPr>
          <w:i/>
          <w:iCs/>
          <w:sz w:val="18"/>
          <w:szCs w:val="18"/>
        </w:rPr>
        <w:t>Carlson (MediaTek ) responds to Lalith (Samsung), provides r13 based on r11.</w:t>
      </w:r>
    </w:p>
    <w:p w14:paraId="29DEE8C0" w14:textId="77777777" w:rsidR="00511745" w:rsidRDefault="00511745" w:rsidP="00511745">
      <w:pPr>
        <w:pStyle w:val="FP"/>
        <w:keepNext/>
        <w:rPr>
          <w:i/>
          <w:iCs/>
          <w:sz w:val="18"/>
          <w:szCs w:val="18"/>
        </w:rPr>
      </w:pPr>
      <w:r w:rsidRPr="005B25A1">
        <w:rPr>
          <w:i/>
          <w:iCs/>
          <w:sz w:val="18"/>
          <w:szCs w:val="18"/>
        </w:rPr>
        <w:t>Haris(Qualcomm) proposes text for a NOTE B.</w:t>
      </w:r>
    </w:p>
    <w:p w14:paraId="6793D6BA" w14:textId="77777777" w:rsidR="00511745" w:rsidRDefault="00511745" w:rsidP="00511745">
      <w:pPr>
        <w:pStyle w:val="FP"/>
        <w:keepNext/>
        <w:rPr>
          <w:i/>
          <w:iCs/>
          <w:sz w:val="18"/>
          <w:szCs w:val="18"/>
        </w:rPr>
      </w:pPr>
      <w:r w:rsidRPr="005B25A1">
        <w:rPr>
          <w:i/>
          <w:iCs/>
          <w:sz w:val="18"/>
          <w:szCs w:val="18"/>
        </w:rPr>
        <w:t>Steve (Huawei) provides r14.</w:t>
      </w:r>
    </w:p>
    <w:p w14:paraId="2DA19AA1" w14:textId="77777777" w:rsidR="00511745" w:rsidRDefault="00511745" w:rsidP="00511745">
      <w:pPr>
        <w:pStyle w:val="FP"/>
        <w:keepNext/>
        <w:rPr>
          <w:i/>
          <w:iCs/>
          <w:sz w:val="18"/>
          <w:szCs w:val="18"/>
        </w:rPr>
      </w:pPr>
      <w:r w:rsidRPr="005B25A1">
        <w:rPr>
          <w:i/>
          <w:iCs/>
          <w:sz w:val="18"/>
          <w:szCs w:val="18"/>
        </w:rPr>
        <w:t>Lalith (Samsung) replies to Carlson (MediaTek ).</w:t>
      </w:r>
    </w:p>
    <w:p w14:paraId="2BB5CC09" w14:textId="77777777" w:rsidR="00511745" w:rsidRDefault="00511745" w:rsidP="00511745">
      <w:pPr>
        <w:pStyle w:val="FP"/>
        <w:keepNext/>
        <w:rPr>
          <w:i/>
          <w:iCs/>
          <w:sz w:val="18"/>
          <w:szCs w:val="18"/>
        </w:rPr>
      </w:pPr>
      <w:r w:rsidRPr="005B25A1">
        <w:rPr>
          <w:i/>
          <w:iCs/>
          <w:sz w:val="18"/>
          <w:szCs w:val="18"/>
        </w:rPr>
        <w:t>Stefan (Ericsson) provides r15.</w:t>
      </w:r>
    </w:p>
    <w:p w14:paraId="78613BEC" w14:textId="77777777" w:rsidR="00511745" w:rsidRDefault="00511745" w:rsidP="00511745">
      <w:pPr>
        <w:pStyle w:val="FP"/>
        <w:keepNext/>
        <w:rPr>
          <w:i/>
          <w:iCs/>
          <w:sz w:val="18"/>
          <w:szCs w:val="18"/>
        </w:rPr>
      </w:pPr>
      <w:r w:rsidRPr="005B25A1">
        <w:rPr>
          <w:i/>
          <w:iCs/>
          <w:sz w:val="18"/>
          <w:szCs w:val="18"/>
        </w:rPr>
        <w:t>Haris(Qualcomm) asks question on r14/r15.</w:t>
      </w:r>
    </w:p>
    <w:p w14:paraId="4544D7F3" w14:textId="77777777" w:rsidR="00511745" w:rsidRDefault="00511745" w:rsidP="00511745">
      <w:pPr>
        <w:pStyle w:val="FP"/>
        <w:keepNext/>
        <w:rPr>
          <w:i/>
          <w:iCs/>
          <w:sz w:val="18"/>
          <w:szCs w:val="18"/>
        </w:rPr>
      </w:pPr>
      <w:r w:rsidRPr="005B25A1">
        <w:rPr>
          <w:i/>
          <w:iCs/>
          <w:sz w:val="18"/>
          <w:szCs w:val="18"/>
        </w:rPr>
        <w:t>==== General Revisions Deadline ====.</w:t>
      </w:r>
    </w:p>
    <w:p w14:paraId="7D1D71FF" w14:textId="77777777" w:rsidR="00511745" w:rsidRDefault="00511745" w:rsidP="00511745">
      <w:pPr>
        <w:pStyle w:val="FP"/>
        <w:keepNext/>
        <w:rPr>
          <w:i/>
          <w:iCs/>
          <w:sz w:val="18"/>
          <w:szCs w:val="18"/>
        </w:rPr>
      </w:pPr>
      <w:r w:rsidRPr="005B25A1">
        <w:rPr>
          <w:i/>
          <w:iCs/>
          <w:sz w:val="18"/>
          <w:szCs w:val="18"/>
        </w:rPr>
        <w:t xml:space="preserve">Carlson (MediaTek ) thinks Lalith (Samsung) </w:t>
      </w:r>
      <w:proofErr w:type="spellStart"/>
      <w:r w:rsidRPr="005B25A1">
        <w:rPr>
          <w:i/>
          <w:iCs/>
          <w:sz w:val="18"/>
          <w:szCs w:val="18"/>
        </w:rPr>
        <w:t>explaination</w:t>
      </w:r>
      <w:proofErr w:type="spellEnd"/>
      <w:r w:rsidRPr="005B25A1">
        <w:rPr>
          <w:i/>
          <w:iCs/>
          <w:sz w:val="18"/>
          <w:szCs w:val="18"/>
        </w:rPr>
        <w:t xml:space="preserve"> clarify the doubt.</w:t>
      </w:r>
    </w:p>
    <w:p w14:paraId="6DAB32FA" w14:textId="77777777" w:rsidR="00511745" w:rsidRDefault="00511745" w:rsidP="00511745">
      <w:pPr>
        <w:pStyle w:val="FP"/>
        <w:keepNext/>
        <w:rPr>
          <w:i/>
          <w:iCs/>
          <w:sz w:val="18"/>
          <w:szCs w:val="18"/>
        </w:rPr>
      </w:pPr>
      <w:r w:rsidRPr="005B25A1">
        <w:rPr>
          <w:i/>
          <w:iCs/>
          <w:sz w:val="18"/>
          <w:szCs w:val="18"/>
        </w:rPr>
        <w:t>Lalith(Samsung) can live with NOTE.</w:t>
      </w:r>
    </w:p>
    <w:p w14:paraId="5BCF9E06" w14:textId="77777777" w:rsidR="00511745" w:rsidRDefault="00511745" w:rsidP="00511745">
      <w:pPr>
        <w:pStyle w:val="FP"/>
        <w:keepNext/>
        <w:rPr>
          <w:i/>
          <w:iCs/>
          <w:sz w:val="18"/>
          <w:szCs w:val="18"/>
        </w:rPr>
      </w:pPr>
      <w:r w:rsidRPr="005B25A1">
        <w:rPr>
          <w:i/>
          <w:iCs/>
          <w:sz w:val="18"/>
          <w:szCs w:val="18"/>
        </w:rPr>
        <w:t>Carlson (MediaTek) is okay with Wen (vivo) proposal: keep original positive way texts &amp; add new negative way texts.</w:t>
      </w:r>
    </w:p>
    <w:p w14:paraId="46EE3A19" w14:textId="77777777" w:rsidR="00511745" w:rsidRDefault="00511745" w:rsidP="00511745">
      <w:pPr>
        <w:pStyle w:val="FP"/>
        <w:keepNext/>
        <w:rPr>
          <w:i/>
          <w:iCs/>
          <w:sz w:val="18"/>
          <w:szCs w:val="18"/>
        </w:rPr>
      </w:pPr>
      <w:r w:rsidRPr="005B25A1">
        <w:rPr>
          <w:i/>
          <w:iCs/>
          <w:sz w:val="18"/>
          <w:szCs w:val="18"/>
        </w:rPr>
        <w:lastRenderedPageBreak/>
        <w:t>Wen (vivo) proposes go with r15+undo change for S&amp;F wait timer on original text.</w:t>
      </w:r>
    </w:p>
    <w:p w14:paraId="3C37BCD4" w14:textId="77777777" w:rsidR="00511745" w:rsidRDefault="00511745" w:rsidP="00511745">
      <w:pPr>
        <w:pStyle w:val="FP"/>
        <w:keepNext/>
        <w:rPr>
          <w:i/>
          <w:iCs/>
          <w:sz w:val="18"/>
          <w:szCs w:val="18"/>
        </w:rPr>
      </w:pPr>
      <w:r w:rsidRPr="005B25A1">
        <w:rPr>
          <w:i/>
          <w:iCs/>
          <w:sz w:val="18"/>
          <w:szCs w:val="18"/>
        </w:rPr>
        <w:t>Boren (OPPO) is ok with r15+undo change for S&amp;F wait timer on original text.</w:t>
      </w:r>
    </w:p>
    <w:p w14:paraId="4153F27F"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comments on NOTE B and makes further proposal.</w:t>
      </w:r>
    </w:p>
    <w:p w14:paraId="4C8AD80A" w14:textId="77777777" w:rsidR="00511745" w:rsidRDefault="00511745" w:rsidP="00511745">
      <w:pPr>
        <w:pStyle w:val="FP"/>
        <w:keepNext/>
        <w:rPr>
          <w:i/>
          <w:iCs/>
          <w:sz w:val="18"/>
          <w:szCs w:val="18"/>
        </w:rPr>
      </w:pPr>
      <w:r w:rsidRPr="005B25A1">
        <w:rPr>
          <w:i/>
          <w:iCs/>
          <w:sz w:val="18"/>
          <w:szCs w:val="18"/>
        </w:rPr>
        <w:t>Carlson (MediaTek) comments to Ramon (</w:t>
      </w:r>
      <w:proofErr w:type="spellStart"/>
      <w:r w:rsidRPr="005B25A1">
        <w:rPr>
          <w:i/>
          <w:iCs/>
          <w:sz w:val="18"/>
          <w:szCs w:val="18"/>
        </w:rPr>
        <w:t>Sateliot</w:t>
      </w:r>
      <w:proofErr w:type="spellEnd"/>
      <w:r w:rsidRPr="005B25A1">
        <w:rPr>
          <w:i/>
          <w:iCs/>
          <w:sz w:val="18"/>
          <w:szCs w:val="18"/>
        </w:rPr>
        <w:t>) further proposal and suggest to postpone this CR.</w:t>
      </w:r>
    </w:p>
    <w:p w14:paraId="058ED2AD" w14:textId="77777777" w:rsidR="00511745" w:rsidRDefault="00511745" w:rsidP="00511745">
      <w:pPr>
        <w:pStyle w:val="FP"/>
        <w:keepNext/>
        <w:rPr>
          <w:i/>
          <w:iCs/>
          <w:sz w:val="18"/>
          <w:szCs w:val="18"/>
        </w:rPr>
      </w:pPr>
      <w:r w:rsidRPr="005B25A1">
        <w:rPr>
          <w:i/>
          <w:iCs/>
          <w:sz w:val="18"/>
          <w:szCs w:val="18"/>
        </w:rPr>
        <w:t>Haris(Qualcomm) suggests also to postpone the CR.</w:t>
      </w:r>
    </w:p>
    <w:p w14:paraId="5334DE8F" w14:textId="77777777" w:rsidR="00511745" w:rsidRDefault="00511745" w:rsidP="00511745">
      <w:pPr>
        <w:pStyle w:val="FP"/>
        <w:keepNext/>
        <w:rPr>
          <w:i/>
          <w:iCs/>
          <w:sz w:val="18"/>
          <w:szCs w:val="18"/>
        </w:rPr>
      </w:pPr>
      <w:r w:rsidRPr="005B25A1">
        <w:rPr>
          <w:i/>
          <w:iCs/>
          <w:sz w:val="18"/>
          <w:szCs w:val="18"/>
        </w:rPr>
        <w:t>Haris(Qualcomm) is ok with r15+undo change for S&amp;F wait timer on original text.</w:t>
      </w:r>
    </w:p>
    <w:p w14:paraId="2E4AF821" w14:textId="77777777" w:rsidR="00511745" w:rsidRDefault="00511745" w:rsidP="00511745">
      <w:pPr>
        <w:pStyle w:val="FP"/>
        <w:keepNext/>
        <w:rPr>
          <w:i/>
          <w:iCs/>
          <w:sz w:val="18"/>
          <w:szCs w:val="18"/>
        </w:rPr>
      </w:pPr>
      <w:r w:rsidRPr="005B25A1">
        <w:rPr>
          <w:i/>
          <w:iCs/>
          <w:sz w:val="18"/>
          <w:szCs w:val="18"/>
        </w:rPr>
        <w:t>Ramon (</w:t>
      </w:r>
      <w:proofErr w:type="spellStart"/>
      <w:r w:rsidRPr="005B25A1">
        <w:rPr>
          <w:i/>
          <w:iCs/>
          <w:sz w:val="18"/>
          <w:szCs w:val="18"/>
        </w:rPr>
        <w:t>Sateliot</w:t>
      </w:r>
      <w:proofErr w:type="spellEnd"/>
      <w:r w:rsidRPr="005B25A1">
        <w:rPr>
          <w:i/>
          <w:iCs/>
          <w:sz w:val="18"/>
          <w:szCs w:val="18"/>
        </w:rPr>
        <w:t>) fixes an error in the text of previous proposal.</w:t>
      </w:r>
    </w:p>
    <w:p w14:paraId="0D1DDE36" w14:textId="77777777" w:rsidR="00511745" w:rsidRDefault="00511745" w:rsidP="00511745">
      <w:pPr>
        <w:pStyle w:val="FP"/>
        <w:keepNext/>
        <w:rPr>
          <w:i/>
          <w:iCs/>
          <w:sz w:val="18"/>
          <w:szCs w:val="18"/>
        </w:rPr>
      </w:pPr>
      <w:r w:rsidRPr="005B25A1">
        <w:rPr>
          <w:i/>
          <w:iCs/>
          <w:sz w:val="18"/>
          <w:szCs w:val="18"/>
        </w:rPr>
        <w:t>Steve (Huawei) we should not postpone, is ok with r15 + reverting changes to the paragraph below note 3 (aka undo change for S&amp;F wait timer on original text).</w:t>
      </w:r>
    </w:p>
    <w:p w14:paraId="4DE27763" w14:textId="77777777" w:rsidR="00511745" w:rsidRDefault="00511745" w:rsidP="00511745">
      <w:pPr>
        <w:pStyle w:val="FP"/>
        <w:keepNext/>
        <w:rPr>
          <w:i/>
          <w:iCs/>
          <w:sz w:val="18"/>
          <w:szCs w:val="18"/>
        </w:rPr>
      </w:pPr>
      <w:r w:rsidRPr="005B25A1">
        <w:rPr>
          <w:i/>
          <w:iCs/>
          <w:sz w:val="18"/>
          <w:szCs w:val="18"/>
        </w:rPr>
        <w:t>Lalith(Samsung) suggests also to postpone the CR.</w:t>
      </w:r>
    </w:p>
    <w:p w14:paraId="040AEC88" w14:textId="77777777" w:rsidR="00511745" w:rsidRDefault="00511745" w:rsidP="00511745">
      <w:pPr>
        <w:pStyle w:val="FP"/>
        <w:keepNext/>
        <w:rPr>
          <w:i/>
          <w:iCs/>
          <w:sz w:val="18"/>
          <w:szCs w:val="18"/>
        </w:rPr>
      </w:pPr>
      <w:r w:rsidRPr="005B25A1">
        <w:rPr>
          <w:i/>
          <w:iCs/>
          <w:sz w:val="18"/>
          <w:szCs w:val="18"/>
        </w:rPr>
        <w:t>Steve (Huawei) comments that Lalith(Samsung) is commenting on problems with the Split MME in general and not this CR.</w:t>
      </w:r>
    </w:p>
    <w:p w14:paraId="3220CF89" w14:textId="77777777" w:rsidR="00511745" w:rsidRDefault="00511745" w:rsidP="00511745">
      <w:pPr>
        <w:pStyle w:val="FP"/>
        <w:keepNext/>
        <w:rPr>
          <w:i/>
          <w:iCs/>
          <w:sz w:val="18"/>
          <w:szCs w:val="18"/>
        </w:rPr>
      </w:pPr>
      <w:r w:rsidRPr="005B25A1">
        <w:rPr>
          <w:i/>
          <w:iCs/>
          <w:sz w:val="18"/>
          <w:szCs w:val="18"/>
        </w:rPr>
        <w:t>Lalith(Samsung) clarifies to Steve (Huawei).</w:t>
      </w:r>
    </w:p>
    <w:p w14:paraId="2FC6821A" w14:textId="77777777" w:rsidR="00511745" w:rsidRDefault="00511745" w:rsidP="00511745">
      <w:pPr>
        <w:pStyle w:val="FP"/>
        <w:keepNext/>
        <w:rPr>
          <w:i/>
          <w:iCs/>
          <w:sz w:val="18"/>
          <w:szCs w:val="18"/>
        </w:rPr>
      </w:pPr>
      <w:r w:rsidRPr="005B25A1">
        <w:rPr>
          <w:i/>
          <w:iCs/>
          <w:sz w:val="18"/>
          <w:szCs w:val="18"/>
        </w:rPr>
        <w:t>Ramon(</w:t>
      </w:r>
      <w:proofErr w:type="spellStart"/>
      <w:r w:rsidRPr="005B25A1">
        <w:rPr>
          <w:i/>
          <w:iCs/>
          <w:sz w:val="18"/>
          <w:szCs w:val="18"/>
        </w:rPr>
        <w:t>Sateliot</w:t>
      </w:r>
      <w:proofErr w:type="spellEnd"/>
      <w:r w:rsidRPr="005B25A1">
        <w:rPr>
          <w:i/>
          <w:iCs/>
          <w:sz w:val="18"/>
          <w:szCs w:val="18"/>
        </w:rPr>
        <w:t>) replies to Steve (Huawei).</w:t>
      </w:r>
    </w:p>
    <w:p w14:paraId="6D79F649" w14:textId="77777777" w:rsidR="00511745" w:rsidRDefault="00511745" w:rsidP="00511745">
      <w:pPr>
        <w:pStyle w:val="FP"/>
        <w:keepNext/>
        <w:rPr>
          <w:i/>
          <w:iCs/>
          <w:sz w:val="18"/>
          <w:szCs w:val="18"/>
        </w:rPr>
      </w:pPr>
      <w:r w:rsidRPr="005B25A1">
        <w:rPr>
          <w:i/>
          <w:iCs/>
          <w:sz w:val="18"/>
          <w:szCs w:val="18"/>
        </w:rPr>
        <w:t>Carlson (MediaTek) try to clarify why postpone is needed.</w:t>
      </w:r>
    </w:p>
    <w:p w14:paraId="7AEA3C5C" w14:textId="77777777" w:rsidR="00511745" w:rsidRDefault="00511745" w:rsidP="00511745">
      <w:pPr>
        <w:pStyle w:val="FP"/>
        <w:keepNext/>
        <w:rPr>
          <w:i/>
          <w:iCs/>
          <w:sz w:val="18"/>
          <w:szCs w:val="18"/>
        </w:rPr>
      </w:pPr>
      <w:r w:rsidRPr="005B25A1">
        <w:rPr>
          <w:i/>
          <w:iCs/>
          <w:sz w:val="18"/>
          <w:szCs w:val="18"/>
        </w:rPr>
        <w:t>Lalith(Samsung) agrees with explanation from Carlson (MediaTek).</w:t>
      </w:r>
    </w:p>
    <w:p w14:paraId="071AA0B8" w14:textId="77777777" w:rsidR="00511745" w:rsidRDefault="00511745" w:rsidP="00511745">
      <w:pPr>
        <w:pStyle w:val="FP"/>
        <w:keepNext/>
        <w:rPr>
          <w:i/>
          <w:iCs/>
          <w:sz w:val="18"/>
          <w:szCs w:val="18"/>
        </w:rPr>
      </w:pPr>
      <w:r w:rsidRPr="005B25A1">
        <w:rPr>
          <w:i/>
          <w:iCs/>
          <w:sz w:val="18"/>
          <w:szCs w:val="18"/>
        </w:rPr>
        <w:t>Steve (Huawei) The issue described is not related to the CR, it occurs with or without it.</w:t>
      </w:r>
    </w:p>
    <w:p w14:paraId="239459BC" w14:textId="77777777" w:rsidR="00511745" w:rsidRDefault="00511745" w:rsidP="00511745">
      <w:pPr>
        <w:pStyle w:val="FP"/>
        <w:keepNext/>
        <w:rPr>
          <w:i/>
          <w:iCs/>
          <w:sz w:val="18"/>
          <w:szCs w:val="18"/>
        </w:rPr>
      </w:pPr>
      <w:r w:rsidRPr="005B25A1">
        <w:rPr>
          <w:i/>
          <w:iCs/>
          <w:sz w:val="18"/>
          <w:szCs w:val="18"/>
        </w:rPr>
        <w:t>Thierry (</w:t>
      </w:r>
      <w:proofErr w:type="spellStart"/>
      <w:r w:rsidRPr="005B25A1">
        <w:rPr>
          <w:i/>
          <w:iCs/>
          <w:sz w:val="18"/>
          <w:szCs w:val="18"/>
        </w:rPr>
        <w:t>Novamint</w:t>
      </w:r>
      <w:proofErr w:type="spellEnd"/>
      <w:r w:rsidRPr="005B25A1">
        <w:rPr>
          <w:i/>
          <w:iCs/>
          <w:sz w:val="18"/>
          <w:szCs w:val="18"/>
        </w:rPr>
        <w:t>) share the same views of Ramon (</w:t>
      </w:r>
      <w:proofErr w:type="spellStart"/>
      <w:r w:rsidRPr="005B25A1">
        <w:rPr>
          <w:i/>
          <w:iCs/>
          <w:sz w:val="18"/>
          <w:szCs w:val="18"/>
        </w:rPr>
        <w:t>Sateliot</w:t>
      </w:r>
      <w:proofErr w:type="spellEnd"/>
      <w:r w:rsidRPr="005B25A1">
        <w:rPr>
          <w:i/>
          <w:iCs/>
          <w:sz w:val="18"/>
          <w:szCs w:val="18"/>
        </w:rPr>
        <w:t>) and supports to adopt one of the 3 proposals brought by Ramon (</w:t>
      </w:r>
      <w:proofErr w:type="spellStart"/>
      <w:r w:rsidRPr="005B25A1">
        <w:rPr>
          <w:i/>
          <w:iCs/>
          <w:sz w:val="18"/>
          <w:szCs w:val="18"/>
        </w:rPr>
        <w:t>Sateliot</w:t>
      </w:r>
      <w:proofErr w:type="spellEnd"/>
      <w:r w:rsidRPr="005B25A1">
        <w:rPr>
          <w:i/>
          <w:iCs/>
          <w:sz w:val="18"/>
          <w:szCs w:val="18"/>
        </w:rPr>
        <w:t>).</w:t>
      </w:r>
    </w:p>
    <w:p w14:paraId="0D433F31" w14:textId="77777777" w:rsidR="00511745" w:rsidRDefault="00511745" w:rsidP="00511745">
      <w:pPr>
        <w:pStyle w:val="FP"/>
        <w:keepNext/>
        <w:rPr>
          <w:i/>
          <w:iCs/>
          <w:sz w:val="18"/>
          <w:szCs w:val="18"/>
        </w:rPr>
      </w:pPr>
      <w:r w:rsidRPr="005B25A1">
        <w:rPr>
          <w:i/>
          <w:iCs/>
          <w:sz w:val="18"/>
          <w:szCs w:val="18"/>
        </w:rPr>
        <w:t xml:space="preserve">Carlson (MediaTek) thinks the issue described is related to S&amp;F List decision </w:t>
      </w:r>
      <w:proofErr w:type="spellStart"/>
      <w:r w:rsidRPr="005B25A1">
        <w:rPr>
          <w:i/>
          <w:iCs/>
          <w:sz w:val="18"/>
          <w:szCs w:val="18"/>
        </w:rPr>
        <w:t>SoH</w:t>
      </w:r>
      <w:proofErr w:type="spellEnd"/>
      <w:r w:rsidRPr="005B25A1">
        <w:rPr>
          <w:i/>
          <w:iCs/>
          <w:sz w:val="18"/>
          <w:szCs w:val="18"/>
        </w:rPr>
        <w:t xml:space="preserve"> result.</w:t>
      </w:r>
    </w:p>
    <w:p w14:paraId="67DBEFA0" w14:textId="77777777" w:rsidR="00511745" w:rsidRDefault="00511745" w:rsidP="00511745">
      <w:pPr>
        <w:pStyle w:val="FP"/>
        <w:keepNext/>
        <w:rPr>
          <w:i/>
          <w:iCs/>
          <w:sz w:val="18"/>
          <w:szCs w:val="18"/>
        </w:rPr>
      </w:pPr>
      <w:r w:rsidRPr="005B25A1">
        <w:rPr>
          <w:i/>
          <w:iCs/>
          <w:sz w:val="18"/>
          <w:szCs w:val="18"/>
        </w:rPr>
        <w:t>To have progress, Carlson (MediaTek) can barely live with (1) r15 + (2) undo change for S&amp;F wait timer on original text + (3) an EN as proposed by Ramon (</w:t>
      </w:r>
      <w:proofErr w:type="spellStart"/>
      <w:r w:rsidRPr="005B25A1">
        <w:rPr>
          <w:i/>
          <w:iCs/>
          <w:sz w:val="18"/>
          <w:szCs w:val="18"/>
        </w:rPr>
        <w:t>Sateliot</w:t>
      </w:r>
      <w:proofErr w:type="spellEnd"/>
      <w:r w:rsidRPr="005B25A1">
        <w:rPr>
          <w:i/>
          <w:iCs/>
          <w:sz w:val="18"/>
          <w:szCs w:val="18"/>
        </w:rPr>
        <w:t>) proposal 3.</w:t>
      </w:r>
    </w:p>
    <w:p w14:paraId="7B84A922" w14:textId="77777777" w:rsidR="00511745" w:rsidRDefault="00511745" w:rsidP="00511745">
      <w:pPr>
        <w:pStyle w:val="FP"/>
        <w:keepNext/>
        <w:rPr>
          <w:i/>
          <w:iCs/>
          <w:sz w:val="18"/>
          <w:szCs w:val="18"/>
        </w:rPr>
      </w:pPr>
      <w:r w:rsidRPr="005B25A1">
        <w:rPr>
          <w:i/>
          <w:iCs/>
          <w:sz w:val="18"/>
          <w:szCs w:val="18"/>
        </w:rPr>
        <w:t>Steve (Huawei) will live with r15 + reverting changes to the paragraph below note 3 (aka undo change for S&amp;F wait timer on original text) + and the EN 'It is for further consideration whether specific UE behaviour or clarification in a NOTE needs to be added to prevent the UE from accessing satellites where the NW is not expected to keep a UE context.'.</w:t>
      </w:r>
    </w:p>
    <w:p w14:paraId="2B597FA7" w14:textId="77777777" w:rsidR="00511745" w:rsidRDefault="00511745" w:rsidP="00511745">
      <w:pPr>
        <w:pStyle w:val="FP"/>
        <w:keepNext/>
        <w:rPr>
          <w:i/>
          <w:iCs/>
          <w:sz w:val="18"/>
          <w:szCs w:val="18"/>
        </w:rPr>
      </w:pPr>
      <w:r w:rsidRPr="005B25A1">
        <w:rPr>
          <w:i/>
          <w:iCs/>
          <w:sz w:val="18"/>
          <w:szCs w:val="18"/>
        </w:rPr>
        <w:t>==== Comments Deadline ====.</w:t>
      </w:r>
    </w:p>
    <w:p w14:paraId="2382FEB7" w14:textId="77777777" w:rsidR="00511745" w:rsidRDefault="00511745" w:rsidP="00511745">
      <w:pPr>
        <w:pStyle w:val="FP"/>
        <w:keepNext/>
        <w:rPr>
          <w:i/>
          <w:iCs/>
          <w:sz w:val="18"/>
          <w:szCs w:val="18"/>
        </w:rPr>
      </w:pPr>
      <w:r w:rsidRPr="005B25A1">
        <w:rPr>
          <w:i/>
          <w:iCs/>
          <w:sz w:val="18"/>
          <w:szCs w:val="18"/>
        </w:rPr>
        <w:t>Lalith(Samsung) insists to postpone. Clearly we need more time to work on this text.</w:t>
      </w:r>
    </w:p>
    <w:p w14:paraId="73726C2C" w14:textId="77777777" w:rsidR="00511745" w:rsidRDefault="00511745" w:rsidP="00511745">
      <w:pPr>
        <w:pStyle w:val="FP"/>
        <w:keepNext/>
        <w:rPr>
          <w:i/>
          <w:iCs/>
          <w:sz w:val="18"/>
          <w:szCs w:val="18"/>
        </w:rPr>
      </w:pPr>
      <w:r w:rsidRPr="005B25A1">
        <w:rPr>
          <w:i/>
          <w:iCs/>
          <w:sz w:val="18"/>
          <w:szCs w:val="18"/>
        </w:rPr>
        <w:t>Haris(Qualcomm) proposes to agree r15 + reverting changes to the paragraph below note 3 (aka undo change for S&amp;F wait timer on original text) + and the EN 'It is for further consideration whether specific UE behaviour or clarification in a NOTE needs to be added to prevent the UE from accessing satellites where the NW is not expected to keep a UE context.</w:t>
      </w:r>
    </w:p>
    <w:p w14:paraId="07ACCEF2" w14:textId="77777777" w:rsidR="00511745" w:rsidRPr="005B25A1" w:rsidRDefault="00511745" w:rsidP="00511745">
      <w:pPr>
        <w:pStyle w:val="FP"/>
        <w:keepNext/>
        <w:rPr>
          <w:i/>
          <w:iCs/>
          <w:sz w:val="18"/>
          <w:szCs w:val="18"/>
        </w:rPr>
      </w:pPr>
    </w:p>
    <w:p w14:paraId="1361710C" w14:textId="77777777" w:rsidR="00D747F2" w:rsidRPr="005B25A1" w:rsidRDefault="00D747F2" w:rsidP="00D747F2">
      <w:pPr>
        <w:keepNext/>
        <w:keepLines/>
        <w:rPr>
          <w:b/>
          <w:bCs/>
        </w:rPr>
      </w:pPr>
      <w:r>
        <w:rPr>
          <w:b/>
          <w:bCs/>
        </w:rPr>
        <w:t>Session comment</w:t>
      </w:r>
      <w:r w:rsidRPr="005B25A1">
        <w:rPr>
          <w:b/>
          <w:bCs/>
        </w:rPr>
        <w:t>:</w:t>
      </w:r>
    </w:p>
    <w:p w14:paraId="0DC08217" w14:textId="77777777" w:rsidR="00511745" w:rsidRPr="005B25A1" w:rsidRDefault="00511745" w:rsidP="00511745">
      <w:pPr>
        <w:keepNext/>
        <w:keepLines/>
      </w:pPr>
      <w:r w:rsidRPr="005B25A1">
        <w:t>Agree r15 + revert text below NOTE3 to original text: 'When the S&amp;F Wait Timer expires, the UE may perform a NAS procedure, which can be a subsequent NAS procedure or a reattempt of a NAS procedure previously rejected with a S&amp;F reject cause'?</w:t>
      </w:r>
    </w:p>
    <w:p w14:paraId="0900C854" w14:textId="77777777" w:rsidR="00D747F2" w:rsidRPr="005B25A1" w:rsidRDefault="00D747F2" w:rsidP="00D747F2">
      <w:pPr>
        <w:keepNext/>
        <w:keepLines/>
        <w:rPr>
          <w:b/>
          <w:bCs/>
        </w:rPr>
      </w:pPr>
      <w:r>
        <w:rPr>
          <w:b/>
          <w:bCs/>
        </w:rPr>
        <w:t>CC#4</w:t>
      </w:r>
      <w:r w:rsidRPr="005B25A1">
        <w:rPr>
          <w:b/>
          <w:bCs/>
        </w:rPr>
        <w:t xml:space="preserve"> Discussion:</w:t>
      </w:r>
    </w:p>
    <w:p w14:paraId="67F4FDCA" w14:textId="56CE191A" w:rsidR="00511745" w:rsidRPr="005B25A1" w:rsidRDefault="00511745" w:rsidP="00511745">
      <w:pPr>
        <w:keepNext/>
        <w:keepLines/>
      </w:pPr>
      <w:r>
        <w:t xml:space="preserve">r16 was reviewed. Qualcomm commented that this change to UE behaviour should not be described in a note as is suggested by the Editor's note, 'in a NOTE' should be removed. r16 with this change was agreed and was revised to </w:t>
      </w:r>
      <w:r w:rsidRPr="00CE3EC0">
        <w:rPr>
          <w:color w:val="0000FF"/>
        </w:rPr>
        <w:t>S2-2</w:t>
      </w:r>
      <w:r>
        <w:rPr>
          <w:color w:val="0000FF"/>
        </w:rPr>
        <w:t>501339</w:t>
      </w:r>
      <w:r>
        <w:t>.</w:t>
      </w:r>
    </w:p>
    <w:p w14:paraId="3CB91051" w14:textId="77777777" w:rsidR="00511745" w:rsidRDefault="00511745" w:rsidP="00511745">
      <w:pPr>
        <w:keepNext/>
        <w:keepLines/>
      </w:pPr>
      <w:r>
        <w:t xml:space="preserve">This was </w:t>
      </w:r>
      <w:r w:rsidRPr="00C3284B">
        <w:rPr>
          <w:color w:val="FF0000"/>
          <w:lang w:eastAsia="en-US"/>
        </w:rPr>
        <w:t>approved</w:t>
      </w:r>
      <w:r>
        <w:t>.</w:t>
      </w:r>
    </w:p>
    <w:p w14:paraId="22B3B66A" w14:textId="77777777" w:rsidR="00511745" w:rsidRPr="00EB0339" w:rsidRDefault="00511745" w:rsidP="00511745">
      <w:r w:rsidRPr="005B25A1">
        <w:rPr>
          <w:b/>
          <w:bCs/>
        </w:rPr>
        <w:t>Status:</w:t>
      </w:r>
      <w:r>
        <w:t xml:space="preserve"> </w:t>
      </w:r>
      <w:r w:rsidRPr="00C3284B">
        <w:rPr>
          <w:color w:val="FF0000"/>
          <w:lang w:eastAsia="en-US"/>
        </w:rPr>
        <w:t>Approved</w:t>
      </w:r>
      <w:r>
        <w:t>.</w:t>
      </w:r>
    </w:p>
    <w:p w14:paraId="6FF9C690" w14:textId="77777777" w:rsidR="00511745" w:rsidRDefault="00511745" w:rsidP="00511745">
      <w:pPr>
        <w:pStyle w:val="NormTop"/>
      </w:pPr>
      <w:r>
        <w:rPr>
          <w:color w:val="0000FF"/>
        </w:rPr>
        <w:lastRenderedPageBreak/>
        <w:t>S2-2500790</w:t>
      </w:r>
      <w:r w:rsidRPr="00D53282">
        <w:t xml:space="preserve"> </w:t>
      </w:r>
      <w:r>
        <w:t>(LS OUT) [DRAFT] Reply LS on Satellite IDs for store-and-forward operation (Source: CATT)</w:t>
      </w:r>
      <w:r>
        <w:br/>
      </w:r>
      <w:r w:rsidRPr="00D53282">
        <w:rPr>
          <w:b/>
        </w:rPr>
        <w:t>Document for:</w:t>
      </w:r>
      <w:r w:rsidRPr="00D53282">
        <w:t xml:space="preserve"> </w:t>
      </w:r>
      <w:r>
        <w:t>Approval</w:t>
      </w:r>
      <w:r>
        <w:br/>
      </w:r>
      <w:r w:rsidRPr="00D53282">
        <w:rPr>
          <w:b/>
        </w:rPr>
        <w:t>Abstract:</w:t>
      </w:r>
      <w:r w:rsidRPr="00D53282">
        <w:t xml:space="preserve"> </w:t>
      </w:r>
      <w:r>
        <w:br/>
        <w:t>To: RAN WG2. CC: RAN WG3. Attachments: S2-2500779.</w:t>
      </w:r>
    </w:p>
    <w:p w14:paraId="5C437D32" w14:textId="77777777" w:rsidR="00511745" w:rsidRPr="00B81031" w:rsidRDefault="00511745" w:rsidP="00511745">
      <w:pPr>
        <w:keepNext/>
        <w:keepLines/>
        <w:rPr>
          <w:i/>
        </w:rPr>
      </w:pPr>
      <w:r w:rsidRPr="00B81031">
        <w:rPr>
          <w:b/>
          <w:bCs/>
          <w:i/>
        </w:rPr>
        <w:t>Comment:</w:t>
      </w:r>
      <w:r>
        <w:rPr>
          <w:i/>
        </w:rPr>
        <w:t xml:space="preserve"> Response to</w:t>
      </w:r>
      <w:r>
        <w:rPr>
          <w:color w:val="0000FF"/>
        </w:rPr>
        <w:t xml:space="preserve"> S2-2500047</w:t>
      </w:r>
      <w:r>
        <w:t>.</w:t>
      </w:r>
    </w:p>
    <w:p w14:paraId="2426BCCF" w14:textId="77777777" w:rsidR="00511745" w:rsidRPr="005B25A1" w:rsidRDefault="00511745" w:rsidP="00511745">
      <w:pPr>
        <w:keepNext/>
        <w:keepLines/>
        <w:rPr>
          <w:b/>
          <w:bCs/>
        </w:rPr>
      </w:pPr>
      <w:r w:rsidRPr="005B25A1">
        <w:rPr>
          <w:b/>
          <w:bCs/>
        </w:rPr>
        <w:t>Convenor comment:</w:t>
      </w:r>
    </w:p>
    <w:p w14:paraId="7D261C46" w14:textId="77777777" w:rsidR="00511745" w:rsidRPr="005B25A1" w:rsidRDefault="00511745" w:rsidP="00511745">
      <w:pPr>
        <w:keepNext/>
        <w:keepLines/>
      </w:pPr>
      <w:r w:rsidRPr="005B25A1">
        <w:t>Baseline.</w:t>
      </w:r>
    </w:p>
    <w:p w14:paraId="3A17A9C8" w14:textId="77777777" w:rsidR="00511745" w:rsidRPr="005B25A1" w:rsidRDefault="00511745" w:rsidP="00511745">
      <w:pPr>
        <w:pStyle w:val="FP"/>
        <w:keepNext/>
        <w:rPr>
          <w:b/>
          <w:bCs/>
          <w:i/>
          <w:iCs/>
          <w:sz w:val="18"/>
          <w:szCs w:val="18"/>
        </w:rPr>
      </w:pPr>
      <w:r w:rsidRPr="005B25A1">
        <w:rPr>
          <w:b/>
          <w:bCs/>
          <w:i/>
          <w:iCs/>
          <w:sz w:val="18"/>
          <w:szCs w:val="18"/>
        </w:rPr>
        <w:t>e-mail discussion:</w:t>
      </w:r>
    </w:p>
    <w:p w14:paraId="38D93D57" w14:textId="77777777" w:rsidR="00511745" w:rsidRDefault="00511745" w:rsidP="00511745">
      <w:pPr>
        <w:pStyle w:val="FP"/>
        <w:keepNext/>
        <w:rPr>
          <w:i/>
          <w:iCs/>
          <w:sz w:val="18"/>
          <w:szCs w:val="18"/>
        </w:rPr>
      </w:pPr>
      <w:r w:rsidRPr="005B25A1">
        <w:rPr>
          <w:i/>
          <w:iCs/>
          <w:sz w:val="18"/>
          <w:szCs w:val="18"/>
        </w:rPr>
        <w:t>Dario (Session Chair): this LS will be updated to align with the way forward decided in CC#1.</w:t>
      </w:r>
    </w:p>
    <w:p w14:paraId="01130ABA" w14:textId="77777777" w:rsidR="00511745" w:rsidRDefault="00511745" w:rsidP="00511745">
      <w:pPr>
        <w:pStyle w:val="FP"/>
        <w:keepNext/>
        <w:rPr>
          <w:i/>
          <w:iCs/>
          <w:sz w:val="18"/>
          <w:szCs w:val="18"/>
        </w:rPr>
      </w:pPr>
      <w:r w:rsidRPr="005B25A1">
        <w:rPr>
          <w:i/>
          <w:iCs/>
          <w:sz w:val="18"/>
          <w:szCs w:val="18"/>
        </w:rPr>
        <w:t>Yingying Liu(CATT) provides r02.</w:t>
      </w:r>
    </w:p>
    <w:p w14:paraId="528F260F" w14:textId="77777777" w:rsidR="00511745" w:rsidRDefault="00511745" w:rsidP="00511745">
      <w:pPr>
        <w:pStyle w:val="FP"/>
        <w:keepNext/>
        <w:rPr>
          <w:i/>
          <w:iCs/>
          <w:sz w:val="18"/>
          <w:szCs w:val="18"/>
        </w:rPr>
      </w:pPr>
      <w:r w:rsidRPr="005B25A1">
        <w:rPr>
          <w:i/>
          <w:iCs/>
          <w:sz w:val="18"/>
          <w:szCs w:val="18"/>
        </w:rPr>
        <w:t>Leo (Deutsche Telekom) asks Yingying Liu to provide a new revision with the correct Work Item code, which is 5GSAT_Ph3-ARC.</w:t>
      </w:r>
    </w:p>
    <w:p w14:paraId="58B3F8E5" w14:textId="77777777" w:rsidR="00511745" w:rsidRDefault="00511745" w:rsidP="00511745">
      <w:pPr>
        <w:pStyle w:val="FP"/>
        <w:keepNext/>
        <w:rPr>
          <w:i/>
          <w:iCs/>
          <w:sz w:val="18"/>
          <w:szCs w:val="18"/>
        </w:rPr>
      </w:pPr>
      <w:r w:rsidRPr="005B25A1">
        <w:rPr>
          <w:i/>
          <w:iCs/>
          <w:sz w:val="18"/>
          <w:szCs w:val="18"/>
        </w:rPr>
        <w:t>Haris(Qualcomm) provides r03.</w:t>
      </w:r>
    </w:p>
    <w:p w14:paraId="0B6060A1" w14:textId="77777777" w:rsidR="00511745" w:rsidRDefault="00511745" w:rsidP="00511745">
      <w:pPr>
        <w:pStyle w:val="FP"/>
        <w:keepNext/>
        <w:rPr>
          <w:i/>
          <w:iCs/>
          <w:sz w:val="18"/>
          <w:szCs w:val="18"/>
        </w:rPr>
      </w:pPr>
      <w:r w:rsidRPr="005B25A1">
        <w:rPr>
          <w:i/>
          <w:iCs/>
          <w:sz w:val="18"/>
          <w:szCs w:val="18"/>
        </w:rPr>
        <w:t>Saubhagya (Nokia) agrees with r03.</w:t>
      </w:r>
    </w:p>
    <w:p w14:paraId="0B67C87F" w14:textId="77777777" w:rsidR="00511745" w:rsidRDefault="00511745" w:rsidP="00511745">
      <w:pPr>
        <w:pStyle w:val="FP"/>
        <w:keepNext/>
        <w:rPr>
          <w:i/>
          <w:iCs/>
          <w:sz w:val="18"/>
          <w:szCs w:val="18"/>
        </w:rPr>
      </w:pPr>
      <w:r w:rsidRPr="005B25A1">
        <w:rPr>
          <w:i/>
          <w:iCs/>
          <w:sz w:val="18"/>
          <w:szCs w:val="18"/>
        </w:rPr>
        <w:t>Lalith (Samsung) provides r05.</w:t>
      </w:r>
    </w:p>
    <w:p w14:paraId="278378F8" w14:textId="77777777" w:rsidR="00511745" w:rsidRDefault="00511745" w:rsidP="00511745">
      <w:pPr>
        <w:pStyle w:val="FP"/>
        <w:keepNext/>
        <w:rPr>
          <w:i/>
          <w:iCs/>
          <w:sz w:val="18"/>
          <w:szCs w:val="18"/>
        </w:rPr>
      </w:pPr>
      <w:r w:rsidRPr="005B25A1">
        <w:rPr>
          <w:i/>
          <w:iCs/>
          <w:sz w:val="18"/>
          <w:szCs w:val="18"/>
        </w:rPr>
        <w:t>Boren (OPPO) is OK with r04.</w:t>
      </w:r>
    </w:p>
    <w:p w14:paraId="79C48AD9" w14:textId="77777777" w:rsidR="00511745" w:rsidRDefault="00511745" w:rsidP="00511745">
      <w:pPr>
        <w:pStyle w:val="FP"/>
        <w:keepNext/>
        <w:rPr>
          <w:i/>
          <w:iCs/>
          <w:sz w:val="18"/>
          <w:szCs w:val="18"/>
        </w:rPr>
      </w:pPr>
      <w:r w:rsidRPr="005B25A1">
        <w:rPr>
          <w:i/>
          <w:iCs/>
          <w:sz w:val="18"/>
          <w:szCs w:val="18"/>
        </w:rPr>
        <w:t>Wen (vivo) agrees with Qualcomm's text (in r03 and r04).</w:t>
      </w:r>
    </w:p>
    <w:p w14:paraId="040F8EFD" w14:textId="77777777" w:rsidR="00511745" w:rsidRDefault="00511745" w:rsidP="00511745">
      <w:pPr>
        <w:pStyle w:val="FP"/>
        <w:keepNext/>
        <w:rPr>
          <w:i/>
          <w:iCs/>
          <w:sz w:val="18"/>
          <w:szCs w:val="18"/>
        </w:rPr>
      </w:pPr>
      <w:r w:rsidRPr="005B25A1">
        <w:rPr>
          <w:i/>
          <w:iCs/>
          <w:sz w:val="18"/>
          <w:szCs w:val="18"/>
        </w:rPr>
        <w:t>Jaewoo (LGE) provides r04.</w:t>
      </w:r>
    </w:p>
    <w:p w14:paraId="63ED1F9A" w14:textId="77777777" w:rsidR="00511745" w:rsidRDefault="00511745" w:rsidP="00511745">
      <w:pPr>
        <w:pStyle w:val="FP"/>
        <w:keepNext/>
        <w:rPr>
          <w:i/>
          <w:iCs/>
          <w:sz w:val="18"/>
          <w:szCs w:val="18"/>
        </w:rPr>
      </w:pPr>
      <w:r w:rsidRPr="005B25A1">
        <w:rPr>
          <w:i/>
          <w:iCs/>
          <w:sz w:val="18"/>
          <w:szCs w:val="18"/>
        </w:rPr>
        <w:t>Stefan (Ericsson) provides r06.</w:t>
      </w:r>
    </w:p>
    <w:p w14:paraId="1AE250C8" w14:textId="77777777" w:rsidR="00511745" w:rsidRDefault="00511745" w:rsidP="00511745">
      <w:pPr>
        <w:pStyle w:val="FP"/>
        <w:keepNext/>
        <w:rPr>
          <w:i/>
          <w:iCs/>
          <w:sz w:val="18"/>
          <w:szCs w:val="18"/>
        </w:rPr>
      </w:pPr>
      <w:r w:rsidRPr="005B25A1">
        <w:rPr>
          <w:i/>
          <w:iCs/>
          <w:sz w:val="18"/>
          <w:szCs w:val="18"/>
        </w:rPr>
        <w:t>Saubhagya (Nokia) agrees with r06.</w:t>
      </w:r>
    </w:p>
    <w:p w14:paraId="7741C977" w14:textId="77777777" w:rsidR="00511745" w:rsidRDefault="00511745" w:rsidP="00511745">
      <w:pPr>
        <w:pStyle w:val="FP"/>
        <w:keepNext/>
        <w:rPr>
          <w:i/>
          <w:iCs/>
          <w:sz w:val="18"/>
          <w:szCs w:val="18"/>
        </w:rPr>
      </w:pPr>
      <w:r w:rsidRPr="005B25A1">
        <w:rPr>
          <w:i/>
          <w:iCs/>
          <w:sz w:val="18"/>
          <w:szCs w:val="18"/>
        </w:rPr>
        <w:t>Haris(Qualcomm) can be ok with r06 but misses the UE behaviour.</w:t>
      </w:r>
    </w:p>
    <w:p w14:paraId="31DADF01" w14:textId="77777777" w:rsidR="00511745" w:rsidRDefault="00511745" w:rsidP="00511745">
      <w:pPr>
        <w:pStyle w:val="FP"/>
        <w:keepNext/>
        <w:rPr>
          <w:i/>
          <w:iCs/>
          <w:sz w:val="18"/>
          <w:szCs w:val="18"/>
        </w:rPr>
      </w:pPr>
      <w:r w:rsidRPr="005B25A1">
        <w:rPr>
          <w:i/>
          <w:iCs/>
          <w:sz w:val="18"/>
          <w:szCs w:val="18"/>
        </w:rPr>
        <w:t>Stefan (Ericsson) replies to Haris.</w:t>
      </w:r>
    </w:p>
    <w:p w14:paraId="34A9FE1C" w14:textId="77777777" w:rsidR="00511745" w:rsidRDefault="00511745" w:rsidP="00511745">
      <w:pPr>
        <w:pStyle w:val="FP"/>
        <w:keepNext/>
        <w:rPr>
          <w:i/>
          <w:iCs/>
          <w:sz w:val="18"/>
          <w:szCs w:val="18"/>
        </w:rPr>
      </w:pPr>
      <w:r w:rsidRPr="005B25A1">
        <w:rPr>
          <w:i/>
          <w:iCs/>
          <w:sz w:val="18"/>
          <w:szCs w:val="18"/>
        </w:rPr>
        <w:t>Lalith(Samsung) comments.</w:t>
      </w:r>
    </w:p>
    <w:p w14:paraId="78863C5A" w14:textId="77777777" w:rsidR="00511745" w:rsidRDefault="00511745" w:rsidP="00511745">
      <w:pPr>
        <w:pStyle w:val="FP"/>
        <w:keepNext/>
        <w:rPr>
          <w:i/>
          <w:iCs/>
          <w:sz w:val="18"/>
          <w:szCs w:val="18"/>
        </w:rPr>
      </w:pPr>
      <w:r w:rsidRPr="005B25A1">
        <w:rPr>
          <w:i/>
          <w:iCs/>
          <w:sz w:val="18"/>
          <w:szCs w:val="18"/>
        </w:rPr>
        <w:t>Stefan (Ericsson) replies to Lalith.</w:t>
      </w:r>
    </w:p>
    <w:p w14:paraId="50C65423" w14:textId="77777777" w:rsidR="00511745" w:rsidRDefault="00511745" w:rsidP="00511745">
      <w:pPr>
        <w:pStyle w:val="FP"/>
        <w:keepNext/>
        <w:rPr>
          <w:i/>
          <w:iCs/>
          <w:sz w:val="18"/>
          <w:szCs w:val="18"/>
        </w:rPr>
      </w:pPr>
      <w:r w:rsidRPr="005B25A1">
        <w:rPr>
          <w:i/>
          <w:iCs/>
          <w:sz w:val="18"/>
          <w:szCs w:val="18"/>
        </w:rPr>
        <w:t>Lalith(Samsung) replies to Stefan (Ericsson).</w:t>
      </w:r>
    </w:p>
    <w:p w14:paraId="63969DE7" w14:textId="77777777" w:rsidR="00511745" w:rsidRDefault="00511745" w:rsidP="00511745">
      <w:pPr>
        <w:pStyle w:val="FP"/>
        <w:keepNext/>
        <w:rPr>
          <w:i/>
          <w:iCs/>
          <w:sz w:val="18"/>
          <w:szCs w:val="18"/>
        </w:rPr>
      </w:pPr>
      <w:r w:rsidRPr="005B25A1">
        <w:rPr>
          <w:i/>
          <w:iCs/>
          <w:sz w:val="18"/>
          <w:szCs w:val="18"/>
        </w:rPr>
        <w:t>==== General Revisions Deadline ====.</w:t>
      </w:r>
    </w:p>
    <w:p w14:paraId="243482EF" w14:textId="77777777" w:rsidR="00511745" w:rsidRDefault="00511745" w:rsidP="00511745">
      <w:pPr>
        <w:pStyle w:val="FP"/>
        <w:keepNext/>
        <w:rPr>
          <w:i/>
          <w:iCs/>
          <w:sz w:val="18"/>
          <w:szCs w:val="18"/>
        </w:rPr>
      </w:pPr>
      <w:r w:rsidRPr="005B25A1">
        <w:rPr>
          <w:i/>
          <w:iCs/>
          <w:sz w:val="18"/>
          <w:szCs w:val="18"/>
        </w:rPr>
        <w:t xml:space="preserve">Lalith(Samsung) is also ok with r06. But note that this </w:t>
      </w:r>
      <w:proofErr w:type="spellStart"/>
      <w:r w:rsidRPr="005B25A1">
        <w:rPr>
          <w:i/>
          <w:iCs/>
          <w:sz w:val="18"/>
          <w:szCs w:val="18"/>
        </w:rPr>
        <w:t>tdoc</w:t>
      </w:r>
      <w:proofErr w:type="spellEnd"/>
      <w:r w:rsidRPr="005B25A1">
        <w:rPr>
          <w:i/>
          <w:iCs/>
          <w:sz w:val="18"/>
          <w:szCs w:val="18"/>
        </w:rPr>
        <w:t xml:space="preserve"> should be approved only if revision of S2-2500782 is agreed - as this is attached in the LS. If no revision of 0782 is agreed this </w:t>
      </w:r>
      <w:proofErr w:type="spellStart"/>
      <w:r w:rsidRPr="005B25A1">
        <w:rPr>
          <w:i/>
          <w:iCs/>
          <w:sz w:val="18"/>
          <w:szCs w:val="18"/>
        </w:rPr>
        <w:t>tdoc</w:t>
      </w:r>
      <w:proofErr w:type="spellEnd"/>
      <w:r w:rsidRPr="005B25A1">
        <w:rPr>
          <w:i/>
          <w:iCs/>
          <w:sz w:val="18"/>
          <w:szCs w:val="18"/>
        </w:rPr>
        <w:t xml:space="preserve"> should be noted.</w:t>
      </w:r>
    </w:p>
    <w:p w14:paraId="0D8FC067" w14:textId="77777777" w:rsidR="00511745" w:rsidRDefault="00511745" w:rsidP="00511745">
      <w:pPr>
        <w:pStyle w:val="FP"/>
        <w:keepNext/>
        <w:rPr>
          <w:i/>
          <w:iCs/>
          <w:sz w:val="18"/>
          <w:szCs w:val="18"/>
        </w:rPr>
      </w:pPr>
      <w:r w:rsidRPr="005B25A1">
        <w:rPr>
          <w:i/>
          <w:iCs/>
          <w:sz w:val="18"/>
          <w:szCs w:val="18"/>
        </w:rPr>
        <w:t>Wen(vivo) is ok with r06.</w:t>
      </w:r>
    </w:p>
    <w:p w14:paraId="5ED4DE06" w14:textId="77777777" w:rsidR="00511745" w:rsidRDefault="00511745" w:rsidP="00511745">
      <w:pPr>
        <w:pStyle w:val="FP"/>
        <w:keepNext/>
        <w:rPr>
          <w:i/>
          <w:iCs/>
          <w:sz w:val="18"/>
          <w:szCs w:val="18"/>
        </w:rPr>
      </w:pPr>
      <w:r w:rsidRPr="005B25A1">
        <w:rPr>
          <w:i/>
          <w:iCs/>
          <w:sz w:val="18"/>
          <w:szCs w:val="18"/>
        </w:rPr>
        <w:t>Saubhagya (Nokia) OK with R06 and this LS can be sent only if 0782 is agreed.</w:t>
      </w:r>
    </w:p>
    <w:p w14:paraId="27566545" w14:textId="77777777" w:rsidR="00511745" w:rsidRDefault="00511745" w:rsidP="00511745">
      <w:pPr>
        <w:pStyle w:val="FP"/>
        <w:keepNext/>
        <w:rPr>
          <w:i/>
          <w:iCs/>
          <w:sz w:val="18"/>
          <w:szCs w:val="18"/>
        </w:rPr>
      </w:pPr>
      <w:r w:rsidRPr="005B25A1">
        <w:rPr>
          <w:i/>
          <w:iCs/>
          <w:sz w:val="18"/>
          <w:szCs w:val="18"/>
        </w:rPr>
        <w:t>Boren (OPPO) is also ok with r06.</w:t>
      </w:r>
    </w:p>
    <w:p w14:paraId="3877E0C8" w14:textId="77777777" w:rsidR="00511745" w:rsidRDefault="00511745" w:rsidP="00511745">
      <w:pPr>
        <w:pStyle w:val="FP"/>
        <w:keepNext/>
        <w:rPr>
          <w:i/>
          <w:iCs/>
          <w:sz w:val="18"/>
          <w:szCs w:val="18"/>
        </w:rPr>
      </w:pPr>
      <w:r w:rsidRPr="005B25A1">
        <w:rPr>
          <w:i/>
          <w:iCs/>
          <w:sz w:val="18"/>
          <w:szCs w:val="18"/>
        </w:rPr>
        <w:t>Yingying (CATT) is OK with r06.</w:t>
      </w:r>
    </w:p>
    <w:p w14:paraId="69F734E4" w14:textId="77777777" w:rsidR="00511745" w:rsidRDefault="00511745" w:rsidP="00511745">
      <w:pPr>
        <w:pStyle w:val="FP"/>
        <w:keepNext/>
        <w:rPr>
          <w:i/>
          <w:iCs/>
          <w:sz w:val="18"/>
          <w:szCs w:val="18"/>
        </w:rPr>
      </w:pPr>
      <w:r w:rsidRPr="005B25A1">
        <w:rPr>
          <w:i/>
          <w:iCs/>
          <w:sz w:val="18"/>
          <w:szCs w:val="18"/>
        </w:rPr>
        <w:t>Leo (Deutsche Telekom) is OK with r06.</w:t>
      </w:r>
    </w:p>
    <w:p w14:paraId="4BB4FFAB" w14:textId="77777777" w:rsidR="00511745" w:rsidRDefault="00511745" w:rsidP="00511745">
      <w:pPr>
        <w:pStyle w:val="FP"/>
        <w:keepNext/>
        <w:rPr>
          <w:i/>
          <w:iCs/>
          <w:sz w:val="18"/>
          <w:szCs w:val="18"/>
        </w:rPr>
      </w:pPr>
      <w:r w:rsidRPr="005B25A1">
        <w:rPr>
          <w:i/>
          <w:iCs/>
          <w:sz w:val="18"/>
          <w:szCs w:val="18"/>
        </w:rPr>
        <w:t>Steve (Huawei) is ok with r06.</w:t>
      </w:r>
    </w:p>
    <w:p w14:paraId="79C13216" w14:textId="77777777" w:rsidR="00511745" w:rsidRDefault="00511745" w:rsidP="00511745">
      <w:pPr>
        <w:pStyle w:val="FP"/>
        <w:keepNext/>
        <w:rPr>
          <w:i/>
          <w:iCs/>
          <w:sz w:val="18"/>
          <w:szCs w:val="18"/>
        </w:rPr>
      </w:pPr>
      <w:r w:rsidRPr="005B25A1">
        <w:rPr>
          <w:i/>
          <w:iCs/>
          <w:sz w:val="18"/>
          <w:szCs w:val="18"/>
        </w:rPr>
        <w:t>Yingying (CATT) is OK with r06. If the revision of 0782 is agreed, this t-doc can be sent. If the revision of 0782 is postponed, this t-doc can also be postponed.</w:t>
      </w:r>
    </w:p>
    <w:p w14:paraId="03AB7693" w14:textId="77777777" w:rsidR="00511745" w:rsidRDefault="00511745" w:rsidP="00511745">
      <w:pPr>
        <w:pStyle w:val="FP"/>
        <w:keepNext/>
        <w:rPr>
          <w:i/>
          <w:iCs/>
          <w:sz w:val="18"/>
          <w:szCs w:val="18"/>
        </w:rPr>
      </w:pPr>
      <w:r w:rsidRPr="005B25A1">
        <w:rPr>
          <w:i/>
          <w:iCs/>
          <w:sz w:val="18"/>
          <w:szCs w:val="18"/>
        </w:rPr>
        <w:t>==== Comments Deadline ====.</w:t>
      </w:r>
    </w:p>
    <w:p w14:paraId="63F08D30" w14:textId="77777777" w:rsidR="00511745" w:rsidRPr="005B25A1" w:rsidRDefault="00511745" w:rsidP="00511745">
      <w:pPr>
        <w:pStyle w:val="FP"/>
        <w:keepNext/>
        <w:rPr>
          <w:i/>
          <w:iCs/>
          <w:sz w:val="18"/>
          <w:szCs w:val="18"/>
        </w:rPr>
      </w:pPr>
    </w:p>
    <w:p w14:paraId="1C3AA51D" w14:textId="77777777" w:rsidR="00D747F2" w:rsidRPr="005B25A1" w:rsidRDefault="00D747F2" w:rsidP="00D747F2">
      <w:pPr>
        <w:keepNext/>
        <w:keepLines/>
        <w:rPr>
          <w:b/>
          <w:bCs/>
        </w:rPr>
      </w:pPr>
      <w:r>
        <w:rPr>
          <w:b/>
          <w:bCs/>
        </w:rPr>
        <w:t>Session comment</w:t>
      </w:r>
      <w:r w:rsidRPr="005B25A1">
        <w:rPr>
          <w:b/>
          <w:bCs/>
        </w:rPr>
        <w:t>:</w:t>
      </w:r>
    </w:p>
    <w:p w14:paraId="30912B98" w14:textId="77777777" w:rsidR="00511745" w:rsidRPr="005B25A1" w:rsidRDefault="00511745" w:rsidP="00511745">
      <w:pPr>
        <w:keepNext/>
        <w:keepLines/>
      </w:pPr>
      <w:r w:rsidRPr="005B25A1">
        <w:t>Agree r06? Dependency on</w:t>
      </w:r>
      <w:r>
        <w:rPr>
          <w:color w:val="0000FF"/>
        </w:rPr>
        <w:t xml:space="preserve"> S2-2500782</w:t>
      </w:r>
      <w:r>
        <w:t>.</w:t>
      </w:r>
    </w:p>
    <w:p w14:paraId="7E11F4D6" w14:textId="77777777" w:rsidR="00D747F2" w:rsidRPr="005B25A1" w:rsidRDefault="00D747F2" w:rsidP="00D747F2">
      <w:pPr>
        <w:keepNext/>
        <w:keepLines/>
        <w:rPr>
          <w:b/>
          <w:bCs/>
        </w:rPr>
      </w:pPr>
      <w:r>
        <w:rPr>
          <w:b/>
          <w:bCs/>
        </w:rPr>
        <w:t>CC#4</w:t>
      </w:r>
      <w:r w:rsidRPr="005B25A1">
        <w:rPr>
          <w:b/>
          <w:bCs/>
        </w:rPr>
        <w:t xml:space="preserve"> Discussion:</w:t>
      </w:r>
    </w:p>
    <w:p w14:paraId="1FE067D4" w14:textId="5AC259CD" w:rsidR="00511745" w:rsidRPr="005B25A1" w:rsidRDefault="00511745" w:rsidP="00511745">
      <w:pPr>
        <w:keepNext/>
        <w:keepLines/>
      </w:pPr>
      <w:r>
        <w:t xml:space="preserve">r06 was proposed. </w:t>
      </w:r>
      <w:proofErr w:type="spellStart"/>
      <w:r>
        <w:t>Sateliot</w:t>
      </w:r>
      <w:proofErr w:type="spellEnd"/>
      <w:r>
        <w:t xml:space="preserve"> proposed to postpone this LS. This was then </w:t>
      </w:r>
      <w:r w:rsidRPr="00511745">
        <w:rPr>
          <w:color w:val="0000FF"/>
        </w:rPr>
        <w:t>postponed</w:t>
      </w:r>
      <w:r>
        <w:t>.</w:t>
      </w:r>
    </w:p>
    <w:p w14:paraId="7EFBF3E6" w14:textId="61A8D72A" w:rsidR="00511745" w:rsidRPr="00511745" w:rsidRDefault="00511745" w:rsidP="00511745">
      <w:r w:rsidRPr="005B25A1">
        <w:rPr>
          <w:b/>
          <w:bCs/>
        </w:rPr>
        <w:t>Status:</w:t>
      </w:r>
      <w:r>
        <w:t xml:space="preserve"> </w:t>
      </w:r>
      <w:r w:rsidRPr="00511745">
        <w:rPr>
          <w:color w:val="0000FF"/>
        </w:rPr>
        <w:t>Postponed</w:t>
      </w:r>
      <w:r>
        <w:t>.</w:t>
      </w:r>
    </w:p>
    <w:p w14:paraId="08D72E4B" w14:textId="77777777" w:rsidR="00B80E2D" w:rsidRDefault="00B80E2D" w:rsidP="00B80E2D">
      <w:pPr>
        <w:rPr>
          <w:lang w:eastAsia="en-US"/>
        </w:rPr>
      </w:pPr>
    </w:p>
    <w:p w14:paraId="5A92E869" w14:textId="37900360" w:rsidR="00A1627C" w:rsidRDefault="00A1627C" w:rsidP="00A1627C">
      <w:pPr>
        <w:pStyle w:val="NormTop"/>
      </w:pPr>
      <w:r>
        <w:rPr>
          <w:color w:val="0000FF"/>
        </w:rPr>
        <w:t>S2-2500047</w:t>
      </w:r>
      <w:r w:rsidRPr="00D53282">
        <w:t xml:space="preserve"> </w:t>
      </w:r>
      <w:r>
        <w:t>(LS IN) LS from RAN WG2: LS on Satellite IDs for store-and-forward operation (Source: RAN WG2 (R2-2411197))</w:t>
      </w:r>
      <w:r>
        <w:br/>
      </w:r>
      <w:r w:rsidRPr="00D53282">
        <w:rPr>
          <w:b/>
        </w:rPr>
        <w:t>Document for:</w:t>
      </w:r>
      <w:r w:rsidRPr="00D53282">
        <w:t xml:space="preserve"> </w:t>
      </w:r>
      <w:r>
        <w:t>Action</w:t>
      </w:r>
      <w:r>
        <w:br/>
      </w:r>
      <w:r w:rsidRPr="00D53282">
        <w:rPr>
          <w:b/>
        </w:rPr>
        <w:t>Abstract:</w:t>
      </w:r>
      <w:r w:rsidRPr="00D53282">
        <w:t xml:space="preserve"> </w:t>
      </w:r>
      <w:r>
        <w:br/>
        <w:t>RAN WG2 discussed how an IoT NTN UE capable of store-and-forward operation uses the MME-configured satellite ID list in the access stratum. RAN WG2 made the assumption that the UE configured with a satellite ID list by MME is not prevented to camp on a satellite operating in normal IoT NTN mode (i.e. with feeder-link connection), and perform subsequent access and data/signalling communication with that satellite. RAN WG2 would like to request SA WG2 to provide feedback on whether the following RAN WG2 understanding can be confirmed: {. .}. Action: RAN WG2 respectfully asks SA WG2 to provide feedback on whether above RAN WG2 understanding can be confirmed and provide an answer to the Question above.</w:t>
      </w:r>
    </w:p>
    <w:p w14:paraId="36E75CED" w14:textId="77777777" w:rsidR="00A1627C" w:rsidRPr="005B25A1" w:rsidRDefault="00A1627C" w:rsidP="00A1627C">
      <w:pPr>
        <w:keepNext/>
        <w:keepLines/>
        <w:rPr>
          <w:b/>
          <w:bCs/>
        </w:rPr>
      </w:pPr>
      <w:r>
        <w:rPr>
          <w:b/>
          <w:bCs/>
        </w:rPr>
        <w:t>Session comment</w:t>
      </w:r>
      <w:r w:rsidRPr="005B25A1">
        <w:rPr>
          <w:b/>
          <w:bCs/>
        </w:rPr>
        <w:t>:</w:t>
      </w:r>
    </w:p>
    <w:p w14:paraId="11C650E0" w14:textId="77777777" w:rsidR="00A1627C" w:rsidRPr="005B25A1" w:rsidRDefault="00A1627C" w:rsidP="00A1627C">
      <w:pPr>
        <w:keepNext/>
        <w:keepLines/>
      </w:pPr>
      <w:r w:rsidRPr="005B25A1">
        <w:t>Agree r06? Dependency on</w:t>
      </w:r>
      <w:r>
        <w:rPr>
          <w:color w:val="0000FF"/>
        </w:rPr>
        <w:t xml:space="preserve"> S2-2500782</w:t>
      </w:r>
      <w:r>
        <w:t>.</w:t>
      </w:r>
    </w:p>
    <w:p w14:paraId="50EAE0AE" w14:textId="77777777" w:rsidR="00A1627C" w:rsidRPr="005B25A1" w:rsidRDefault="00A1627C" w:rsidP="00A1627C">
      <w:pPr>
        <w:keepNext/>
        <w:keepLines/>
        <w:rPr>
          <w:b/>
          <w:bCs/>
        </w:rPr>
      </w:pPr>
      <w:r>
        <w:rPr>
          <w:b/>
          <w:bCs/>
        </w:rPr>
        <w:t>CC#4</w:t>
      </w:r>
      <w:r w:rsidRPr="005B25A1">
        <w:rPr>
          <w:b/>
          <w:bCs/>
        </w:rPr>
        <w:t xml:space="preserve"> Discussion:</w:t>
      </w:r>
    </w:p>
    <w:p w14:paraId="5DBA5990" w14:textId="77777777" w:rsidR="00A1627C" w:rsidRDefault="00A1627C" w:rsidP="00A1627C">
      <w:pPr>
        <w:keepNext/>
        <w:keepLines/>
      </w:pPr>
      <w:r w:rsidRPr="000B468A">
        <w:t xml:space="preserve">This was </w:t>
      </w:r>
      <w:r w:rsidRPr="000B468A">
        <w:rPr>
          <w:color w:val="0000FF"/>
          <w:lang w:eastAsia="en-US"/>
        </w:rPr>
        <w:t>postponed</w:t>
      </w:r>
      <w:r w:rsidRPr="000B468A">
        <w:t>.</w:t>
      </w:r>
    </w:p>
    <w:p w14:paraId="510AC7CC" w14:textId="77777777" w:rsidR="00A1627C" w:rsidRPr="00EB0339" w:rsidRDefault="00A1627C" w:rsidP="00A1627C">
      <w:r w:rsidRPr="005B25A1">
        <w:rPr>
          <w:b/>
          <w:bCs/>
        </w:rPr>
        <w:t>Status:</w:t>
      </w:r>
      <w:r>
        <w:t xml:space="preserve"> </w:t>
      </w:r>
      <w:r w:rsidRPr="00511745">
        <w:rPr>
          <w:color w:val="0000FF"/>
          <w:lang w:eastAsia="en-US"/>
        </w:rPr>
        <w:t>Postponed</w:t>
      </w:r>
      <w:r>
        <w:t>.</w:t>
      </w:r>
    </w:p>
    <w:p w14:paraId="402D8536" w14:textId="77777777" w:rsidR="00511745" w:rsidRDefault="00511745" w:rsidP="00511745">
      <w:pPr>
        <w:pStyle w:val="NormTop"/>
      </w:pPr>
      <w:r>
        <w:rPr>
          <w:color w:val="0000FF"/>
        </w:rPr>
        <w:lastRenderedPageBreak/>
        <w:t>S2-2500726</w:t>
      </w:r>
      <w:r w:rsidRPr="00D53282">
        <w:t xml:space="preserve"> </w:t>
      </w:r>
      <w:r>
        <w:t>(CR) 23.401 CR3861 (Rel-19, 'B'): Procedure updates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updates to the S&amp;F monitoring list in the procedures.</w:t>
      </w:r>
    </w:p>
    <w:p w14:paraId="2D5C2CE1" w14:textId="77777777" w:rsidR="00511745" w:rsidRPr="00B81031" w:rsidRDefault="00511745" w:rsidP="00511745">
      <w:pPr>
        <w:keepNext/>
        <w:keepLines/>
        <w:rPr>
          <w:i/>
        </w:rPr>
      </w:pPr>
      <w:r w:rsidRPr="00B81031">
        <w:rPr>
          <w:b/>
          <w:bCs/>
          <w:i/>
        </w:rPr>
        <w:t>Comment:</w:t>
      </w:r>
      <w:r>
        <w:rPr>
          <w:i/>
        </w:rPr>
        <w:t xml:space="preserve"> WI Code should be 5GSAT_Ph3-ARC!</w:t>
      </w:r>
    </w:p>
    <w:p w14:paraId="4432796C" w14:textId="77777777" w:rsidR="00511745" w:rsidRPr="005B25A1" w:rsidRDefault="00511745" w:rsidP="00511745">
      <w:pPr>
        <w:keepNext/>
        <w:keepLines/>
        <w:rPr>
          <w:b/>
          <w:bCs/>
        </w:rPr>
      </w:pPr>
      <w:r w:rsidRPr="005B25A1">
        <w:rPr>
          <w:b/>
          <w:bCs/>
        </w:rPr>
        <w:t>Convenor comment:</w:t>
      </w:r>
    </w:p>
    <w:p w14:paraId="5F68FB39" w14:textId="77777777" w:rsidR="00511745" w:rsidRPr="005B25A1" w:rsidRDefault="00511745" w:rsidP="00511745">
      <w:pPr>
        <w:keepNext/>
        <w:keepLines/>
      </w:pPr>
      <w:r w:rsidRPr="005B25A1">
        <w:t>Baseline for introducing S&amp;F monitoring list in procedures.</w:t>
      </w:r>
    </w:p>
    <w:p w14:paraId="597AB57D" w14:textId="77777777" w:rsidR="00511745" w:rsidRPr="005B25A1" w:rsidRDefault="00511745" w:rsidP="00511745">
      <w:pPr>
        <w:pStyle w:val="FP"/>
        <w:keepNext/>
        <w:rPr>
          <w:b/>
          <w:bCs/>
          <w:i/>
          <w:iCs/>
          <w:sz w:val="18"/>
          <w:szCs w:val="18"/>
        </w:rPr>
      </w:pPr>
      <w:r w:rsidRPr="005B25A1">
        <w:rPr>
          <w:b/>
          <w:bCs/>
          <w:i/>
          <w:iCs/>
          <w:sz w:val="18"/>
          <w:szCs w:val="18"/>
        </w:rPr>
        <w:t>e-mail discussion:</w:t>
      </w:r>
    </w:p>
    <w:p w14:paraId="539158F2" w14:textId="77777777" w:rsidR="00511745" w:rsidRDefault="00511745" w:rsidP="00511745">
      <w:pPr>
        <w:pStyle w:val="FP"/>
        <w:keepNext/>
        <w:rPr>
          <w:i/>
          <w:iCs/>
          <w:sz w:val="18"/>
          <w:szCs w:val="18"/>
        </w:rPr>
      </w:pPr>
      <w:r w:rsidRPr="005B25A1">
        <w:rPr>
          <w:i/>
          <w:iCs/>
          <w:sz w:val="18"/>
          <w:szCs w:val="18"/>
        </w:rPr>
        <w:t>Wen (vivo) provides an r01 as baseline to merge S2-2500783 and S2-2500779.</w:t>
      </w:r>
    </w:p>
    <w:p w14:paraId="0A0E2245" w14:textId="77777777" w:rsidR="00511745" w:rsidRDefault="00511745" w:rsidP="00511745">
      <w:pPr>
        <w:pStyle w:val="FP"/>
        <w:keepNext/>
        <w:rPr>
          <w:i/>
          <w:iCs/>
          <w:sz w:val="18"/>
          <w:szCs w:val="18"/>
        </w:rPr>
      </w:pPr>
      <w:r w:rsidRPr="005B25A1">
        <w:rPr>
          <w:i/>
          <w:iCs/>
          <w:sz w:val="18"/>
          <w:szCs w:val="18"/>
        </w:rPr>
        <w:t>Steve (Huawei) is ok with r01.</w:t>
      </w:r>
    </w:p>
    <w:p w14:paraId="5B456930" w14:textId="77777777" w:rsidR="00511745" w:rsidRDefault="00511745" w:rsidP="00511745">
      <w:pPr>
        <w:pStyle w:val="FP"/>
        <w:keepNext/>
        <w:rPr>
          <w:i/>
          <w:iCs/>
          <w:sz w:val="18"/>
          <w:szCs w:val="18"/>
        </w:rPr>
      </w:pPr>
      <w:r w:rsidRPr="005B25A1">
        <w:rPr>
          <w:i/>
          <w:iCs/>
          <w:sz w:val="18"/>
          <w:szCs w:val="18"/>
        </w:rPr>
        <w:t>Leo (Deutsche Telekom) comments that also in r1 the cover sheet still has the wrong Work Item code. It should be 5GSAT_Ph3-ARC.</w:t>
      </w:r>
    </w:p>
    <w:p w14:paraId="10E13227" w14:textId="77777777" w:rsidR="00511745" w:rsidRDefault="00511745" w:rsidP="00511745">
      <w:pPr>
        <w:pStyle w:val="FP"/>
        <w:keepNext/>
        <w:rPr>
          <w:i/>
          <w:iCs/>
          <w:sz w:val="18"/>
          <w:szCs w:val="18"/>
        </w:rPr>
      </w:pPr>
      <w:r w:rsidRPr="005B25A1">
        <w:rPr>
          <w:i/>
          <w:iCs/>
          <w:sz w:val="18"/>
          <w:szCs w:val="18"/>
        </w:rPr>
        <w:t>Wen (vivo) provides r02 and r03, r02 just correct the WI code to 5GSAT_Ph3-ARC, r03 remove the changes in clause 5.3.4B.2 as it is conflict with S2-2500947 and correct the WI code to 5GSAT_Ph3-ARC, we can further discuss it in S2-2500947 for final revision selection.</w:t>
      </w:r>
    </w:p>
    <w:p w14:paraId="2A4DC23C" w14:textId="77777777" w:rsidR="00511745" w:rsidRDefault="00511745" w:rsidP="00511745">
      <w:pPr>
        <w:pStyle w:val="FP"/>
        <w:keepNext/>
        <w:rPr>
          <w:i/>
          <w:iCs/>
          <w:sz w:val="18"/>
          <w:szCs w:val="18"/>
        </w:rPr>
      </w:pPr>
      <w:r w:rsidRPr="005B25A1">
        <w:rPr>
          <w:i/>
          <w:iCs/>
          <w:sz w:val="18"/>
          <w:szCs w:val="18"/>
        </w:rPr>
        <w:t>Haris(Qualcomm) comments that this CR has dependency on 0782 and should only be agreed if agreed description of S&amp;F Monitoring Lists is agreed through some 0782 revision.</w:t>
      </w:r>
    </w:p>
    <w:p w14:paraId="042136E4" w14:textId="77777777" w:rsidR="00511745" w:rsidRDefault="00511745" w:rsidP="00511745">
      <w:pPr>
        <w:pStyle w:val="FP"/>
        <w:keepNext/>
        <w:rPr>
          <w:i/>
          <w:iCs/>
          <w:sz w:val="18"/>
          <w:szCs w:val="18"/>
        </w:rPr>
      </w:pPr>
      <w:r w:rsidRPr="005B25A1">
        <w:rPr>
          <w:i/>
          <w:iCs/>
          <w:sz w:val="18"/>
          <w:szCs w:val="18"/>
        </w:rPr>
        <w:t>Lalith(Samsung) agrees that this CR has dependency on 0782 and should only be agreed if agreed description of S&amp;F Monitoring Lists is agreed through some 0782 revision.</w:t>
      </w:r>
    </w:p>
    <w:p w14:paraId="09437A0F" w14:textId="77777777" w:rsidR="00511745" w:rsidRDefault="00511745" w:rsidP="00511745">
      <w:pPr>
        <w:pStyle w:val="FP"/>
        <w:keepNext/>
        <w:rPr>
          <w:i/>
          <w:iCs/>
          <w:sz w:val="18"/>
          <w:szCs w:val="18"/>
        </w:rPr>
      </w:pPr>
      <w:r w:rsidRPr="005B25A1">
        <w:rPr>
          <w:i/>
          <w:iCs/>
          <w:sz w:val="18"/>
          <w:szCs w:val="18"/>
        </w:rPr>
        <w:t>==== General Revisions Deadline ====.</w:t>
      </w:r>
    </w:p>
    <w:p w14:paraId="7CAE51E2" w14:textId="77777777" w:rsidR="00511745" w:rsidRDefault="00511745" w:rsidP="00511745">
      <w:pPr>
        <w:pStyle w:val="FP"/>
        <w:keepNext/>
        <w:rPr>
          <w:i/>
          <w:iCs/>
          <w:sz w:val="18"/>
          <w:szCs w:val="18"/>
        </w:rPr>
      </w:pPr>
      <w:r w:rsidRPr="005B25A1">
        <w:rPr>
          <w:i/>
          <w:iCs/>
          <w:sz w:val="18"/>
          <w:szCs w:val="18"/>
        </w:rPr>
        <w:t>Saubhagya (Nokia) OK with R03.</w:t>
      </w:r>
    </w:p>
    <w:p w14:paraId="46885365" w14:textId="77777777" w:rsidR="00511745" w:rsidRDefault="00511745" w:rsidP="00511745">
      <w:pPr>
        <w:pStyle w:val="FP"/>
        <w:keepNext/>
        <w:rPr>
          <w:i/>
          <w:iCs/>
          <w:sz w:val="18"/>
          <w:szCs w:val="18"/>
        </w:rPr>
      </w:pPr>
      <w:r w:rsidRPr="005B25A1">
        <w:rPr>
          <w:i/>
          <w:iCs/>
          <w:sz w:val="18"/>
          <w:szCs w:val="18"/>
        </w:rPr>
        <w:t>Wen (vivo) proposes to go with r03 (i.e., exclude the changes in 5.3.4B.2 as there is concerns in 0947 ) if 0872 is agreed, but also ok with r02.</w:t>
      </w:r>
    </w:p>
    <w:p w14:paraId="76F4331D" w14:textId="77777777" w:rsidR="00511745" w:rsidRDefault="00511745" w:rsidP="00511745">
      <w:pPr>
        <w:pStyle w:val="FP"/>
        <w:keepNext/>
        <w:rPr>
          <w:i/>
          <w:iCs/>
          <w:sz w:val="18"/>
          <w:szCs w:val="18"/>
        </w:rPr>
      </w:pPr>
      <w:r w:rsidRPr="005B25A1">
        <w:rPr>
          <w:i/>
          <w:iCs/>
          <w:sz w:val="18"/>
          <w:szCs w:val="18"/>
        </w:rPr>
        <w:t>Leo (Deutsche Telekom) is OK with R03.</w:t>
      </w:r>
    </w:p>
    <w:p w14:paraId="1159CF2E" w14:textId="77777777" w:rsidR="00511745" w:rsidRDefault="00511745" w:rsidP="00511745">
      <w:pPr>
        <w:pStyle w:val="FP"/>
        <w:keepNext/>
        <w:rPr>
          <w:i/>
          <w:iCs/>
          <w:sz w:val="18"/>
          <w:szCs w:val="18"/>
        </w:rPr>
      </w:pPr>
      <w:r w:rsidRPr="005B25A1">
        <w:rPr>
          <w:i/>
          <w:iCs/>
          <w:sz w:val="18"/>
          <w:szCs w:val="18"/>
        </w:rPr>
        <w:t>Chris (Vodafone) says in clean up of R03, REMOVE rather than delete sections that are not meant to be changed, please!</w:t>
      </w:r>
    </w:p>
    <w:p w14:paraId="3D6DE410" w14:textId="77777777" w:rsidR="00511745" w:rsidRDefault="00511745" w:rsidP="00511745">
      <w:pPr>
        <w:pStyle w:val="FP"/>
        <w:keepNext/>
        <w:rPr>
          <w:i/>
          <w:iCs/>
          <w:sz w:val="18"/>
          <w:szCs w:val="18"/>
        </w:rPr>
      </w:pPr>
      <w:r w:rsidRPr="005B25A1">
        <w:rPr>
          <w:i/>
          <w:iCs/>
          <w:sz w:val="18"/>
          <w:szCs w:val="18"/>
        </w:rPr>
        <w:t>Steve (Huawei) prefers r02, but is ok with r03.</w:t>
      </w:r>
    </w:p>
    <w:p w14:paraId="3BD3172C" w14:textId="77777777" w:rsidR="00511745" w:rsidRDefault="00511745" w:rsidP="00511745">
      <w:pPr>
        <w:pStyle w:val="FP"/>
        <w:keepNext/>
        <w:rPr>
          <w:i/>
          <w:iCs/>
          <w:sz w:val="18"/>
          <w:szCs w:val="18"/>
        </w:rPr>
      </w:pPr>
      <w:r w:rsidRPr="005B25A1">
        <w:rPr>
          <w:i/>
          <w:iCs/>
          <w:sz w:val="18"/>
          <w:szCs w:val="18"/>
        </w:rPr>
        <w:t>Stefan (Ericsson) proposes to go with r03 (if a revision of 0782 is agreed).</w:t>
      </w:r>
    </w:p>
    <w:p w14:paraId="2C2CD943" w14:textId="77777777" w:rsidR="00511745" w:rsidRDefault="00511745" w:rsidP="00511745">
      <w:pPr>
        <w:pStyle w:val="FP"/>
        <w:keepNext/>
        <w:rPr>
          <w:i/>
          <w:iCs/>
          <w:sz w:val="18"/>
          <w:szCs w:val="18"/>
        </w:rPr>
      </w:pPr>
      <w:r w:rsidRPr="005B25A1">
        <w:rPr>
          <w:i/>
          <w:iCs/>
          <w:sz w:val="18"/>
          <w:szCs w:val="18"/>
        </w:rPr>
        <w:t>==== Comments Deadline ====.</w:t>
      </w:r>
    </w:p>
    <w:p w14:paraId="4F97B6DB" w14:textId="77777777" w:rsidR="00511745" w:rsidRPr="005B25A1" w:rsidRDefault="00511745" w:rsidP="00511745">
      <w:pPr>
        <w:pStyle w:val="FP"/>
        <w:keepNext/>
        <w:rPr>
          <w:i/>
          <w:iCs/>
          <w:sz w:val="18"/>
          <w:szCs w:val="18"/>
        </w:rPr>
      </w:pPr>
    </w:p>
    <w:p w14:paraId="10DD1584" w14:textId="77777777" w:rsidR="00D747F2" w:rsidRPr="005B25A1" w:rsidRDefault="00D747F2" w:rsidP="00D747F2">
      <w:pPr>
        <w:keepNext/>
        <w:keepLines/>
        <w:rPr>
          <w:b/>
          <w:bCs/>
        </w:rPr>
      </w:pPr>
      <w:r>
        <w:rPr>
          <w:b/>
          <w:bCs/>
        </w:rPr>
        <w:t>Session comment</w:t>
      </w:r>
      <w:r w:rsidRPr="005B25A1">
        <w:rPr>
          <w:b/>
          <w:bCs/>
        </w:rPr>
        <w:t>:</w:t>
      </w:r>
    </w:p>
    <w:p w14:paraId="0C771562" w14:textId="77777777" w:rsidR="00511745" w:rsidRPr="005B25A1" w:rsidRDefault="00511745" w:rsidP="00511745">
      <w:pPr>
        <w:keepNext/>
        <w:keepLines/>
      </w:pPr>
      <w:r w:rsidRPr="005B25A1">
        <w:t>Agree r03 + clean up? Dependency on</w:t>
      </w:r>
      <w:r>
        <w:rPr>
          <w:color w:val="0000FF"/>
        </w:rPr>
        <w:t xml:space="preserve"> S2-2500782</w:t>
      </w:r>
      <w:r>
        <w:t>.</w:t>
      </w:r>
    </w:p>
    <w:p w14:paraId="7289CB25" w14:textId="77777777" w:rsidR="00D747F2" w:rsidRPr="005B25A1" w:rsidRDefault="00D747F2" w:rsidP="00D747F2">
      <w:pPr>
        <w:keepNext/>
        <w:keepLines/>
        <w:rPr>
          <w:b/>
          <w:bCs/>
        </w:rPr>
      </w:pPr>
      <w:r>
        <w:rPr>
          <w:b/>
          <w:bCs/>
        </w:rPr>
        <w:t>CC#4</w:t>
      </w:r>
      <w:r w:rsidRPr="005B25A1">
        <w:rPr>
          <w:b/>
          <w:bCs/>
        </w:rPr>
        <w:t xml:space="preserve"> Discussion:</w:t>
      </w:r>
    </w:p>
    <w:p w14:paraId="45E8FF92" w14:textId="77777777" w:rsidR="00511745" w:rsidRDefault="00511745" w:rsidP="00511745">
      <w:pPr>
        <w:keepNext/>
        <w:keepLines/>
      </w:pPr>
      <w:r>
        <w:t xml:space="preserve">r03 was reviewed. r03 was agreed and was revised to </w:t>
      </w:r>
      <w:r w:rsidRPr="00CE3EC0">
        <w:rPr>
          <w:color w:val="0000FF"/>
        </w:rPr>
        <w:t>S2-2</w:t>
      </w:r>
      <w:r>
        <w:rPr>
          <w:color w:val="0000FF"/>
        </w:rPr>
        <w:t>501340</w:t>
      </w:r>
      <w:r>
        <w:t>.</w:t>
      </w:r>
    </w:p>
    <w:p w14:paraId="65F9EAD0" w14:textId="7613D95D" w:rsidR="00511745" w:rsidRPr="005B25A1" w:rsidRDefault="00511745" w:rsidP="00511745">
      <w:pPr>
        <w:keepNext/>
        <w:keepLines/>
      </w:pPr>
      <w:r>
        <w:t xml:space="preserve">This was </w:t>
      </w:r>
      <w:r w:rsidRPr="00C3284B">
        <w:rPr>
          <w:color w:val="FF0000"/>
          <w:lang w:eastAsia="en-US"/>
        </w:rPr>
        <w:t>approved</w:t>
      </w:r>
      <w:r>
        <w:t>.</w:t>
      </w:r>
    </w:p>
    <w:p w14:paraId="3FB2127E" w14:textId="4CADD924" w:rsidR="00511745" w:rsidRPr="00EB0339" w:rsidRDefault="00511745" w:rsidP="00511745">
      <w:r w:rsidRPr="005B25A1">
        <w:rPr>
          <w:b/>
          <w:bCs/>
        </w:rPr>
        <w:t>Status:</w:t>
      </w:r>
      <w:r>
        <w:t xml:space="preserve"> </w:t>
      </w:r>
      <w:r w:rsidRPr="00C3284B">
        <w:rPr>
          <w:color w:val="FF0000"/>
          <w:lang w:eastAsia="en-US"/>
        </w:rPr>
        <w:t>Approved</w:t>
      </w:r>
      <w:r>
        <w:t>.</w:t>
      </w:r>
    </w:p>
    <w:p w14:paraId="5703B718" w14:textId="77777777" w:rsidR="00511745" w:rsidRDefault="00511745" w:rsidP="00511745">
      <w:pPr>
        <w:pStyle w:val="NormTop"/>
      </w:pPr>
      <w:r>
        <w:rPr>
          <w:color w:val="0000FF"/>
        </w:rPr>
        <w:lastRenderedPageBreak/>
        <w:t>S2-2500399</w:t>
      </w:r>
      <w:r w:rsidRPr="00D53282">
        <w:t xml:space="preserve"> </w:t>
      </w:r>
      <w:r>
        <w:t>(LS OUT) [DRAFT] LS on LMF-based AI/ML Positioning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Question to RAN WG3 for the definition of </w:t>
      </w:r>
      <w:proofErr w:type="spellStart"/>
      <w:r>
        <w:t>NRPPa</w:t>
      </w:r>
      <w:proofErr w:type="spellEnd"/>
      <w:r>
        <w:t xml:space="preserve"> impacts due to case 3b *data collection from RAN(.</w:t>
      </w:r>
    </w:p>
    <w:p w14:paraId="44940250" w14:textId="77777777" w:rsidR="00511745" w:rsidRPr="005B25A1" w:rsidRDefault="00511745" w:rsidP="00511745">
      <w:pPr>
        <w:pStyle w:val="FP"/>
        <w:keepNext/>
        <w:rPr>
          <w:b/>
          <w:bCs/>
          <w:i/>
          <w:iCs/>
          <w:sz w:val="18"/>
          <w:szCs w:val="18"/>
        </w:rPr>
      </w:pPr>
      <w:r w:rsidRPr="005B25A1">
        <w:rPr>
          <w:b/>
          <w:bCs/>
          <w:i/>
          <w:iCs/>
          <w:sz w:val="18"/>
          <w:szCs w:val="18"/>
        </w:rPr>
        <w:t>e-mail discussion:</w:t>
      </w:r>
    </w:p>
    <w:p w14:paraId="7D2994CB" w14:textId="77777777" w:rsidR="00511745" w:rsidRDefault="00511745" w:rsidP="00511745">
      <w:pPr>
        <w:pStyle w:val="FP"/>
        <w:keepNext/>
        <w:rPr>
          <w:i/>
          <w:iCs/>
          <w:sz w:val="18"/>
          <w:szCs w:val="18"/>
        </w:rPr>
      </w:pPr>
      <w:r w:rsidRPr="005B25A1">
        <w:rPr>
          <w:i/>
          <w:iCs/>
          <w:sz w:val="18"/>
          <w:szCs w:val="18"/>
        </w:rPr>
        <w:t>Yuang(ZTE) supports to send this LS out and keep RAN 1 in the loop.</w:t>
      </w:r>
    </w:p>
    <w:p w14:paraId="3F3E38DE" w14:textId="77777777" w:rsidR="00511745" w:rsidRDefault="00511745" w:rsidP="00511745">
      <w:pPr>
        <w:pStyle w:val="FP"/>
        <w:keepNext/>
        <w:rPr>
          <w:i/>
          <w:iCs/>
          <w:sz w:val="18"/>
          <w:szCs w:val="18"/>
        </w:rPr>
      </w:pPr>
      <w:r w:rsidRPr="005B25A1">
        <w:rPr>
          <w:i/>
          <w:iCs/>
          <w:sz w:val="18"/>
          <w:szCs w:val="18"/>
        </w:rPr>
        <w:t>David (Apple) comments, one LS out only is preferred.</w:t>
      </w:r>
    </w:p>
    <w:p w14:paraId="51185FB5" w14:textId="77777777" w:rsidR="00511745" w:rsidRDefault="00511745" w:rsidP="00511745">
      <w:pPr>
        <w:pStyle w:val="FP"/>
        <w:keepNext/>
        <w:rPr>
          <w:i/>
          <w:iCs/>
          <w:sz w:val="18"/>
          <w:szCs w:val="18"/>
        </w:rPr>
      </w:pPr>
      <w:r w:rsidRPr="005B25A1">
        <w:rPr>
          <w:i/>
          <w:iCs/>
          <w:sz w:val="18"/>
          <w:szCs w:val="18"/>
        </w:rPr>
        <w:t>Belen (Ericsson) provides r01 addressing ZTE comments. The conference call on AIML concluded that separate LSs would be fine.</w:t>
      </w:r>
    </w:p>
    <w:p w14:paraId="2F1C9266" w14:textId="77777777" w:rsidR="00511745" w:rsidRDefault="00511745" w:rsidP="00511745">
      <w:pPr>
        <w:pStyle w:val="FP"/>
        <w:keepNext/>
        <w:rPr>
          <w:i/>
          <w:iCs/>
          <w:sz w:val="18"/>
          <w:szCs w:val="18"/>
        </w:rPr>
      </w:pPr>
      <w:r w:rsidRPr="005B25A1">
        <w:rPr>
          <w:i/>
          <w:iCs/>
          <w:sz w:val="18"/>
          <w:szCs w:val="18"/>
        </w:rPr>
        <w:t>Zhao (Huawei) provides comments.</w:t>
      </w:r>
    </w:p>
    <w:p w14:paraId="76291F41" w14:textId="77777777" w:rsidR="00511745" w:rsidRDefault="00511745" w:rsidP="00511745">
      <w:pPr>
        <w:pStyle w:val="FP"/>
        <w:keepNext/>
        <w:rPr>
          <w:i/>
          <w:iCs/>
          <w:sz w:val="18"/>
          <w:szCs w:val="18"/>
        </w:rPr>
      </w:pPr>
      <w:r w:rsidRPr="005B25A1">
        <w:rPr>
          <w:i/>
          <w:iCs/>
          <w:sz w:val="18"/>
          <w:szCs w:val="18"/>
        </w:rPr>
        <w:t>Belen (Ericsson) replies to Zhao (Huawei).</w:t>
      </w:r>
    </w:p>
    <w:p w14:paraId="22A0F667" w14:textId="77777777" w:rsidR="00511745" w:rsidRDefault="00511745" w:rsidP="00511745">
      <w:pPr>
        <w:pStyle w:val="FP"/>
        <w:keepNext/>
        <w:rPr>
          <w:i/>
          <w:iCs/>
          <w:sz w:val="18"/>
          <w:szCs w:val="18"/>
        </w:rPr>
      </w:pPr>
      <w:r w:rsidRPr="005B25A1">
        <w:rPr>
          <w:i/>
          <w:iCs/>
          <w:sz w:val="18"/>
          <w:szCs w:val="18"/>
        </w:rPr>
        <w:t>Vivian (vivo) provides r02 based on comments from Apple and Huawei.</w:t>
      </w:r>
    </w:p>
    <w:p w14:paraId="14199594" w14:textId="77777777" w:rsidR="00511745" w:rsidRDefault="00511745" w:rsidP="00511745">
      <w:pPr>
        <w:pStyle w:val="FP"/>
        <w:keepNext/>
        <w:rPr>
          <w:i/>
          <w:iCs/>
          <w:sz w:val="18"/>
          <w:szCs w:val="18"/>
        </w:rPr>
      </w:pPr>
      <w:r w:rsidRPr="005B25A1">
        <w:rPr>
          <w:i/>
          <w:iCs/>
          <w:sz w:val="18"/>
          <w:szCs w:val="18"/>
        </w:rPr>
        <w:t>Belen (Ericsson) is okay with r02.</w:t>
      </w:r>
    </w:p>
    <w:p w14:paraId="348BFF2C" w14:textId="77777777" w:rsidR="00511745" w:rsidRDefault="00511745" w:rsidP="00511745">
      <w:pPr>
        <w:pStyle w:val="FP"/>
        <w:keepNext/>
        <w:rPr>
          <w:i/>
          <w:iCs/>
          <w:sz w:val="18"/>
          <w:szCs w:val="18"/>
        </w:rPr>
      </w:pPr>
      <w:r w:rsidRPr="005B25A1">
        <w:rPr>
          <w:i/>
          <w:iCs/>
          <w:sz w:val="18"/>
          <w:szCs w:val="18"/>
        </w:rPr>
        <w:t>Thomas(Nokia) provides r03 to also capture ENs about input data and request related feedback. Objects against r00, r01 and r02.</w:t>
      </w:r>
    </w:p>
    <w:p w14:paraId="79C8FB7F" w14:textId="77777777" w:rsidR="00511745" w:rsidRDefault="00511745" w:rsidP="00511745">
      <w:pPr>
        <w:pStyle w:val="FP"/>
        <w:keepNext/>
        <w:rPr>
          <w:i/>
          <w:iCs/>
          <w:sz w:val="18"/>
          <w:szCs w:val="18"/>
        </w:rPr>
      </w:pPr>
      <w:r w:rsidRPr="005B25A1">
        <w:rPr>
          <w:i/>
          <w:iCs/>
          <w:sz w:val="18"/>
          <w:szCs w:val="18"/>
        </w:rPr>
        <w:t>Xiaoyan (CATT) provides comments.</w:t>
      </w:r>
    </w:p>
    <w:p w14:paraId="2E65200A" w14:textId="77777777" w:rsidR="00511745" w:rsidRDefault="00511745" w:rsidP="00511745">
      <w:pPr>
        <w:pStyle w:val="FP"/>
        <w:keepNext/>
        <w:rPr>
          <w:i/>
          <w:iCs/>
          <w:sz w:val="18"/>
          <w:szCs w:val="18"/>
        </w:rPr>
      </w:pPr>
      <w:r w:rsidRPr="005B25A1">
        <w:rPr>
          <w:i/>
          <w:iCs/>
          <w:sz w:val="18"/>
          <w:szCs w:val="18"/>
        </w:rPr>
        <w:t>Belen (Ericsson) replies that we prefer to attach the CR.</w:t>
      </w:r>
    </w:p>
    <w:p w14:paraId="788ADE7F" w14:textId="77777777" w:rsidR="00511745" w:rsidRDefault="00511745" w:rsidP="00511745">
      <w:pPr>
        <w:pStyle w:val="FP"/>
        <w:keepNext/>
        <w:rPr>
          <w:i/>
          <w:iCs/>
          <w:sz w:val="18"/>
          <w:szCs w:val="18"/>
        </w:rPr>
      </w:pPr>
      <w:r w:rsidRPr="005B25A1">
        <w:rPr>
          <w:i/>
          <w:iCs/>
          <w:sz w:val="18"/>
          <w:szCs w:val="18"/>
        </w:rPr>
        <w:t>David (Apple) provides r04 and comments.</w:t>
      </w:r>
    </w:p>
    <w:p w14:paraId="02869731" w14:textId="77777777" w:rsidR="00511745" w:rsidRDefault="00511745" w:rsidP="00511745">
      <w:pPr>
        <w:pStyle w:val="FP"/>
        <w:keepNext/>
        <w:rPr>
          <w:i/>
          <w:iCs/>
          <w:sz w:val="18"/>
          <w:szCs w:val="18"/>
        </w:rPr>
      </w:pPr>
      <w:r w:rsidRPr="005B25A1">
        <w:rPr>
          <w:i/>
          <w:iCs/>
          <w:sz w:val="18"/>
          <w:szCs w:val="18"/>
        </w:rPr>
        <w:t>Hyesung (Samsung) comments and asks questions.</w:t>
      </w:r>
    </w:p>
    <w:p w14:paraId="0062D965" w14:textId="77777777" w:rsidR="00511745" w:rsidRDefault="00511745" w:rsidP="00511745">
      <w:pPr>
        <w:pStyle w:val="FP"/>
        <w:keepNext/>
        <w:rPr>
          <w:i/>
          <w:iCs/>
          <w:sz w:val="18"/>
          <w:szCs w:val="18"/>
        </w:rPr>
      </w:pPr>
      <w:r w:rsidRPr="005B25A1">
        <w:rPr>
          <w:i/>
          <w:iCs/>
          <w:sz w:val="18"/>
          <w:szCs w:val="18"/>
        </w:rPr>
        <w:t>==== General Revisions Deadline ====.</w:t>
      </w:r>
    </w:p>
    <w:p w14:paraId="6B3A99B5" w14:textId="77777777" w:rsidR="00511745" w:rsidRDefault="00511745" w:rsidP="00511745">
      <w:pPr>
        <w:pStyle w:val="FP"/>
        <w:keepNext/>
        <w:rPr>
          <w:i/>
          <w:iCs/>
          <w:sz w:val="18"/>
          <w:szCs w:val="18"/>
        </w:rPr>
      </w:pPr>
      <w:r w:rsidRPr="005B25A1">
        <w:rPr>
          <w:i/>
          <w:iCs/>
          <w:sz w:val="18"/>
          <w:szCs w:val="18"/>
        </w:rPr>
        <w:t>David (Apple) provides r06, prefers r04 then apply corrections suggested by Samsung.</w:t>
      </w:r>
    </w:p>
    <w:p w14:paraId="4227B76C" w14:textId="77777777" w:rsidR="00511745" w:rsidRDefault="00511745" w:rsidP="00511745">
      <w:pPr>
        <w:pStyle w:val="FP"/>
        <w:keepNext/>
        <w:rPr>
          <w:i/>
          <w:iCs/>
          <w:sz w:val="18"/>
          <w:szCs w:val="18"/>
        </w:rPr>
      </w:pPr>
      <w:r w:rsidRPr="005B25A1">
        <w:rPr>
          <w:i/>
          <w:iCs/>
          <w:sz w:val="18"/>
          <w:szCs w:val="18"/>
        </w:rPr>
        <w:t>Belen (Ericsson) is okay with r06.</w:t>
      </w:r>
    </w:p>
    <w:p w14:paraId="08B491DD" w14:textId="77777777" w:rsidR="00511745" w:rsidRDefault="00511745" w:rsidP="00511745">
      <w:pPr>
        <w:pStyle w:val="FP"/>
        <w:keepNext/>
        <w:rPr>
          <w:i/>
          <w:iCs/>
          <w:sz w:val="18"/>
          <w:szCs w:val="18"/>
        </w:rPr>
      </w:pPr>
      <w:r w:rsidRPr="005B25A1">
        <w:rPr>
          <w:i/>
          <w:iCs/>
          <w:sz w:val="18"/>
          <w:szCs w:val="18"/>
        </w:rPr>
        <w:t>Belen (Ericsson) corrects previous error [it is not David (Apple)] provides r06, prefers r04 then apply corrections suggested by Samsung.</w:t>
      </w:r>
    </w:p>
    <w:p w14:paraId="124C86C8" w14:textId="77777777" w:rsidR="00511745" w:rsidRDefault="00511745" w:rsidP="00511745">
      <w:pPr>
        <w:pStyle w:val="FP"/>
        <w:keepNext/>
        <w:rPr>
          <w:i/>
          <w:iCs/>
          <w:sz w:val="18"/>
          <w:szCs w:val="18"/>
        </w:rPr>
      </w:pPr>
      <w:r w:rsidRPr="005B25A1">
        <w:rPr>
          <w:i/>
          <w:iCs/>
          <w:sz w:val="18"/>
          <w:szCs w:val="18"/>
        </w:rPr>
        <w:t>Vivian(vivo) prefers r06, since if action is only for RAN3, then RAN1 and RAN2 should only be in CC list.</w:t>
      </w:r>
    </w:p>
    <w:p w14:paraId="1CDB62AD" w14:textId="77777777" w:rsidR="00511745" w:rsidRDefault="00511745" w:rsidP="00511745">
      <w:pPr>
        <w:pStyle w:val="FP"/>
        <w:keepNext/>
        <w:rPr>
          <w:i/>
          <w:iCs/>
          <w:sz w:val="18"/>
          <w:szCs w:val="18"/>
        </w:rPr>
      </w:pPr>
      <w:r w:rsidRPr="005B25A1">
        <w:rPr>
          <w:i/>
          <w:iCs/>
          <w:sz w:val="18"/>
          <w:szCs w:val="18"/>
        </w:rPr>
        <w:t>David (Apple) is OK with r06.</w:t>
      </w:r>
    </w:p>
    <w:p w14:paraId="27654D48" w14:textId="77777777" w:rsidR="00511745" w:rsidRDefault="00511745" w:rsidP="00511745">
      <w:pPr>
        <w:pStyle w:val="FP"/>
        <w:keepNext/>
        <w:rPr>
          <w:i/>
          <w:iCs/>
          <w:sz w:val="18"/>
          <w:szCs w:val="18"/>
        </w:rPr>
      </w:pPr>
      <w:r w:rsidRPr="005B25A1">
        <w:rPr>
          <w:i/>
          <w:iCs/>
          <w:sz w:val="18"/>
          <w:szCs w:val="18"/>
        </w:rPr>
        <w:t>Xiaoyan (CATT) requests to remove the attachments from the LS, otherwise cannot accept r06 and other revisions.</w:t>
      </w:r>
    </w:p>
    <w:p w14:paraId="7452931A" w14:textId="77777777" w:rsidR="00511745" w:rsidRDefault="00511745" w:rsidP="00511745">
      <w:pPr>
        <w:pStyle w:val="FP"/>
        <w:keepNext/>
        <w:rPr>
          <w:i/>
          <w:iCs/>
          <w:sz w:val="18"/>
          <w:szCs w:val="18"/>
        </w:rPr>
      </w:pPr>
      <w:r w:rsidRPr="005B25A1">
        <w:rPr>
          <w:i/>
          <w:iCs/>
          <w:sz w:val="18"/>
          <w:szCs w:val="18"/>
        </w:rPr>
        <w:t>Belen (Ericsson) is okay with r06, and also provides r07 with no CR attached (references to 23.273).</w:t>
      </w:r>
    </w:p>
    <w:p w14:paraId="1EE24562" w14:textId="77777777" w:rsidR="00511745" w:rsidRDefault="00511745" w:rsidP="00511745">
      <w:pPr>
        <w:pStyle w:val="FP"/>
        <w:keepNext/>
        <w:rPr>
          <w:i/>
          <w:iCs/>
          <w:sz w:val="18"/>
          <w:szCs w:val="18"/>
        </w:rPr>
      </w:pPr>
      <w:r w:rsidRPr="005B25A1">
        <w:rPr>
          <w:i/>
          <w:iCs/>
          <w:sz w:val="18"/>
          <w:szCs w:val="18"/>
        </w:rPr>
        <w:t>David (Apple) comments on r07, provides r08.</w:t>
      </w:r>
    </w:p>
    <w:p w14:paraId="698C7AAB" w14:textId="77777777" w:rsidR="00511745" w:rsidRDefault="00511745" w:rsidP="00511745">
      <w:pPr>
        <w:pStyle w:val="FP"/>
        <w:keepNext/>
        <w:rPr>
          <w:i/>
          <w:iCs/>
          <w:sz w:val="18"/>
          <w:szCs w:val="18"/>
        </w:rPr>
      </w:pPr>
      <w:r w:rsidRPr="005B25A1">
        <w:rPr>
          <w:i/>
          <w:iCs/>
          <w:sz w:val="18"/>
          <w:szCs w:val="18"/>
        </w:rPr>
        <w:t>Thomas(Nokia) provides r05, objects against r04.</w:t>
      </w:r>
    </w:p>
    <w:p w14:paraId="4D4AE98E" w14:textId="77777777" w:rsidR="00511745" w:rsidRDefault="00511745" w:rsidP="00511745">
      <w:pPr>
        <w:pStyle w:val="FP"/>
        <w:keepNext/>
        <w:rPr>
          <w:i/>
          <w:iCs/>
          <w:sz w:val="18"/>
          <w:szCs w:val="18"/>
        </w:rPr>
      </w:pPr>
      <w:r w:rsidRPr="005B25A1">
        <w:rPr>
          <w:i/>
          <w:iCs/>
          <w:sz w:val="18"/>
          <w:szCs w:val="18"/>
        </w:rPr>
        <w:t>Belen (Ericsson) comments on r08 to remove 'noting that the content of those clauses is still under discussion in SA2'.</w:t>
      </w:r>
    </w:p>
    <w:p w14:paraId="4DEEDAF4" w14:textId="77777777" w:rsidR="00511745" w:rsidRDefault="00511745" w:rsidP="00511745">
      <w:pPr>
        <w:pStyle w:val="FP"/>
        <w:keepNext/>
        <w:rPr>
          <w:i/>
          <w:iCs/>
          <w:sz w:val="18"/>
          <w:szCs w:val="18"/>
        </w:rPr>
      </w:pPr>
      <w:r w:rsidRPr="005B25A1">
        <w:rPr>
          <w:i/>
          <w:iCs/>
          <w:sz w:val="18"/>
          <w:szCs w:val="18"/>
        </w:rPr>
        <w:t>Xiaoyan (CATT) comments on r08.</w:t>
      </w:r>
    </w:p>
    <w:p w14:paraId="5F52B1D5" w14:textId="77777777" w:rsidR="00511745" w:rsidRDefault="00511745" w:rsidP="00511745">
      <w:pPr>
        <w:pStyle w:val="FP"/>
        <w:keepNext/>
        <w:rPr>
          <w:i/>
          <w:iCs/>
          <w:sz w:val="18"/>
          <w:szCs w:val="18"/>
        </w:rPr>
      </w:pPr>
      <w:r w:rsidRPr="005B25A1">
        <w:rPr>
          <w:i/>
          <w:iCs/>
          <w:sz w:val="18"/>
          <w:szCs w:val="18"/>
        </w:rPr>
        <w:t>David (Apple) comments.</w:t>
      </w:r>
    </w:p>
    <w:p w14:paraId="027D2780" w14:textId="77777777" w:rsidR="00511745" w:rsidRDefault="00511745" w:rsidP="00511745">
      <w:pPr>
        <w:pStyle w:val="FP"/>
        <w:keepNext/>
        <w:rPr>
          <w:i/>
          <w:iCs/>
          <w:sz w:val="18"/>
          <w:szCs w:val="18"/>
        </w:rPr>
      </w:pPr>
      <w:r w:rsidRPr="005B25A1">
        <w:rPr>
          <w:i/>
          <w:iCs/>
          <w:sz w:val="18"/>
          <w:szCs w:val="18"/>
        </w:rPr>
        <w:t>==== Comments Deadline ====.</w:t>
      </w:r>
    </w:p>
    <w:p w14:paraId="16611B4A" w14:textId="77777777" w:rsidR="00511745" w:rsidRPr="005B25A1" w:rsidRDefault="00511745" w:rsidP="00511745">
      <w:pPr>
        <w:pStyle w:val="FP"/>
        <w:keepNext/>
        <w:rPr>
          <w:i/>
          <w:iCs/>
          <w:sz w:val="18"/>
          <w:szCs w:val="18"/>
        </w:rPr>
      </w:pPr>
    </w:p>
    <w:p w14:paraId="0C8F237A" w14:textId="77777777" w:rsidR="00D747F2" w:rsidRPr="005B25A1" w:rsidRDefault="00D747F2" w:rsidP="00D747F2">
      <w:pPr>
        <w:keepNext/>
        <w:keepLines/>
        <w:rPr>
          <w:b/>
          <w:bCs/>
        </w:rPr>
      </w:pPr>
      <w:r>
        <w:rPr>
          <w:b/>
          <w:bCs/>
        </w:rPr>
        <w:t>Session comment</w:t>
      </w:r>
      <w:r w:rsidRPr="005B25A1">
        <w:rPr>
          <w:b/>
          <w:bCs/>
        </w:rPr>
        <w:t>:</w:t>
      </w:r>
    </w:p>
    <w:p w14:paraId="65AB6748" w14:textId="77777777" w:rsidR="00511745" w:rsidRPr="005B25A1" w:rsidRDefault="00511745" w:rsidP="00511745">
      <w:pPr>
        <w:keepNext/>
        <w:keepLines/>
      </w:pPr>
      <w:r w:rsidRPr="005B25A1">
        <w:t>Agree r08 with the removal of 'noting that the content of those clauses is still under discussion in SA2'?</w:t>
      </w:r>
    </w:p>
    <w:p w14:paraId="2B434D45" w14:textId="77777777" w:rsidR="00D747F2" w:rsidRPr="005B25A1" w:rsidRDefault="00D747F2" w:rsidP="00D747F2">
      <w:pPr>
        <w:keepNext/>
        <w:keepLines/>
        <w:rPr>
          <w:b/>
          <w:bCs/>
        </w:rPr>
      </w:pPr>
      <w:r>
        <w:rPr>
          <w:b/>
          <w:bCs/>
        </w:rPr>
        <w:t>CC#4</w:t>
      </w:r>
      <w:r w:rsidRPr="005B25A1">
        <w:rPr>
          <w:b/>
          <w:bCs/>
        </w:rPr>
        <w:t xml:space="preserve"> Discussion:</w:t>
      </w:r>
    </w:p>
    <w:p w14:paraId="2E7A28B6" w14:textId="4C9A51EB" w:rsidR="00511745" w:rsidRPr="005B25A1" w:rsidRDefault="00EF6F86" w:rsidP="00511745">
      <w:pPr>
        <w:keepNext/>
        <w:keepLines/>
      </w:pPr>
      <w:r>
        <w:t xml:space="preserve">r09 was provided. CATT asked to remove text that this is work in progress. r09 with these </w:t>
      </w:r>
      <w:proofErr w:type="spellStart"/>
      <w:r>
        <w:t>changeswas</w:t>
      </w:r>
      <w:proofErr w:type="spellEnd"/>
      <w:r>
        <w:t xml:space="preserve"> agreed. This was revised to </w:t>
      </w:r>
      <w:r w:rsidRPr="00CE3EC0">
        <w:rPr>
          <w:color w:val="0000FF"/>
        </w:rPr>
        <w:t>S2-2</w:t>
      </w:r>
      <w:r>
        <w:rPr>
          <w:color w:val="0000FF"/>
        </w:rPr>
        <w:t>501341</w:t>
      </w:r>
      <w:r>
        <w:t>.</w:t>
      </w:r>
    </w:p>
    <w:p w14:paraId="0E93E99A" w14:textId="77777777" w:rsidR="00EF6F86" w:rsidRPr="005B25A1" w:rsidRDefault="00EF6F86" w:rsidP="00EF6F86">
      <w:pPr>
        <w:keepNext/>
        <w:keepLines/>
      </w:pPr>
      <w:r>
        <w:t xml:space="preserve">This was </w:t>
      </w:r>
      <w:r w:rsidRPr="00C3284B">
        <w:rPr>
          <w:color w:val="FF0000"/>
          <w:lang w:eastAsia="en-US"/>
        </w:rPr>
        <w:t>approved</w:t>
      </w:r>
      <w:r>
        <w:t>.</w:t>
      </w:r>
    </w:p>
    <w:p w14:paraId="5B75611B" w14:textId="77777777" w:rsidR="00EF6F86" w:rsidRPr="00EB0339" w:rsidRDefault="00EF6F86" w:rsidP="00EF6F86">
      <w:r w:rsidRPr="005B25A1">
        <w:rPr>
          <w:b/>
          <w:bCs/>
        </w:rPr>
        <w:t>Status:</w:t>
      </w:r>
      <w:r>
        <w:t xml:space="preserve"> </w:t>
      </w:r>
      <w:r w:rsidRPr="00C3284B">
        <w:rPr>
          <w:color w:val="FF0000"/>
          <w:lang w:eastAsia="en-US"/>
        </w:rPr>
        <w:t>Approved</w:t>
      </w:r>
      <w:r>
        <w:t>.</w:t>
      </w:r>
    </w:p>
    <w:p w14:paraId="4159939D" w14:textId="77777777" w:rsidR="00EF6F86" w:rsidRDefault="00EF6F86" w:rsidP="00EF6F86">
      <w:pPr>
        <w:pStyle w:val="NormTop"/>
      </w:pPr>
      <w:r>
        <w:rPr>
          <w:color w:val="0000FF"/>
        </w:rPr>
        <w:lastRenderedPageBreak/>
        <w:t>S2-2500320</w:t>
      </w:r>
      <w:r w:rsidRPr="00D53282">
        <w:t xml:space="preserve"> </w:t>
      </w:r>
      <w:r>
        <w:t>(LS OUT) [DRAFT] Reply LS on Signalling feasibility of data set and parameter sharing (Source: Qualcomm Germany)</w:t>
      </w:r>
      <w:r>
        <w:br/>
      </w:r>
      <w:r w:rsidRPr="00D53282">
        <w:rPr>
          <w:b/>
        </w:rPr>
        <w:t>Document for:</w:t>
      </w:r>
      <w:r w:rsidRPr="00D53282">
        <w:t xml:space="preserve"> </w:t>
      </w:r>
      <w:r>
        <w:t>Approval</w:t>
      </w:r>
      <w:r>
        <w:br/>
      </w:r>
      <w:r w:rsidRPr="00D53282">
        <w:rPr>
          <w:b/>
        </w:rPr>
        <w:t>Abstract:</w:t>
      </w:r>
      <w:r w:rsidRPr="00D53282">
        <w:t xml:space="preserve"> </w:t>
      </w:r>
      <w:r>
        <w:br/>
        <w:t>To: RAN WG1, SA WG5. CC: RAN WG2, SA WG3. Attachments: -.</w:t>
      </w:r>
    </w:p>
    <w:p w14:paraId="2480C1CF" w14:textId="77777777" w:rsidR="00EF6F86" w:rsidRPr="00B81031" w:rsidRDefault="00EF6F86" w:rsidP="00EF6F86">
      <w:pPr>
        <w:keepNext/>
        <w:keepLines/>
        <w:rPr>
          <w:i/>
        </w:rPr>
      </w:pPr>
      <w:r w:rsidRPr="00B81031">
        <w:rPr>
          <w:b/>
          <w:bCs/>
          <w:i/>
        </w:rPr>
        <w:t>Comment:</w:t>
      </w:r>
      <w:r>
        <w:rPr>
          <w:i/>
        </w:rPr>
        <w:t xml:space="preserve"> Response to</w:t>
      </w:r>
      <w:r>
        <w:rPr>
          <w:color w:val="0000FF"/>
        </w:rPr>
        <w:t xml:space="preserve"> S2-2500041</w:t>
      </w:r>
      <w:r>
        <w:t>.</w:t>
      </w:r>
    </w:p>
    <w:p w14:paraId="7A97D885" w14:textId="77777777" w:rsidR="00EF6F86" w:rsidRPr="005B25A1" w:rsidRDefault="00EF6F86" w:rsidP="00EF6F86">
      <w:pPr>
        <w:pStyle w:val="FP"/>
        <w:keepNext/>
        <w:rPr>
          <w:b/>
          <w:bCs/>
          <w:i/>
          <w:iCs/>
          <w:sz w:val="18"/>
          <w:szCs w:val="18"/>
        </w:rPr>
      </w:pPr>
      <w:r w:rsidRPr="005B25A1">
        <w:rPr>
          <w:b/>
          <w:bCs/>
          <w:i/>
          <w:iCs/>
          <w:sz w:val="18"/>
          <w:szCs w:val="18"/>
        </w:rPr>
        <w:t>e-mail discussion:</w:t>
      </w:r>
    </w:p>
    <w:p w14:paraId="2E5A5A9B" w14:textId="77777777" w:rsidR="00EF6F86" w:rsidRDefault="00EF6F86" w:rsidP="00EF6F86">
      <w:pPr>
        <w:pStyle w:val="FP"/>
        <w:keepNext/>
        <w:rPr>
          <w:i/>
          <w:iCs/>
          <w:sz w:val="18"/>
          <w:szCs w:val="18"/>
        </w:rPr>
      </w:pPr>
      <w:r w:rsidRPr="005B25A1">
        <w:rPr>
          <w:i/>
          <w:iCs/>
          <w:sz w:val="18"/>
          <w:szCs w:val="18"/>
        </w:rPr>
        <w:t>Hyesung (Samsung) also proposes to note this LS out.</w:t>
      </w:r>
    </w:p>
    <w:p w14:paraId="5B52C28D" w14:textId="77777777" w:rsidR="00EF6F86" w:rsidRDefault="00EF6F86" w:rsidP="00EF6F86">
      <w:pPr>
        <w:pStyle w:val="FP"/>
        <w:keepNext/>
        <w:rPr>
          <w:i/>
          <w:iCs/>
          <w:sz w:val="18"/>
          <w:szCs w:val="18"/>
        </w:rPr>
      </w:pPr>
      <w:r w:rsidRPr="005B25A1">
        <w:rPr>
          <w:i/>
          <w:iCs/>
          <w:sz w:val="18"/>
          <w:szCs w:val="18"/>
        </w:rPr>
        <w:t>Yuang (ZTE) also proposes to note this LS out or sending a simple feedback that this is not in the scope of Rel-19.</w:t>
      </w:r>
    </w:p>
    <w:p w14:paraId="10FE77B0" w14:textId="77777777" w:rsidR="00EF6F86" w:rsidRDefault="00EF6F86" w:rsidP="00EF6F86">
      <w:pPr>
        <w:pStyle w:val="FP"/>
        <w:keepNext/>
        <w:rPr>
          <w:i/>
          <w:iCs/>
          <w:sz w:val="18"/>
          <w:szCs w:val="18"/>
        </w:rPr>
      </w:pPr>
      <w:r w:rsidRPr="005B25A1">
        <w:rPr>
          <w:i/>
          <w:iCs/>
          <w:sz w:val="18"/>
          <w:szCs w:val="18"/>
        </w:rPr>
        <w:t>Haiyang (Huawei) proposes to note the LS OUT.</w:t>
      </w:r>
    </w:p>
    <w:p w14:paraId="0D4253F6" w14:textId="77777777" w:rsidR="00EF6F86" w:rsidRDefault="00EF6F86" w:rsidP="00EF6F86">
      <w:pPr>
        <w:pStyle w:val="FP"/>
        <w:keepNext/>
        <w:rPr>
          <w:i/>
          <w:iCs/>
          <w:sz w:val="18"/>
          <w:szCs w:val="18"/>
        </w:rPr>
      </w:pPr>
      <w:r w:rsidRPr="005B25A1">
        <w:rPr>
          <w:i/>
          <w:iCs/>
          <w:sz w:val="18"/>
          <w:szCs w:val="18"/>
        </w:rPr>
        <w:t>Juan Zhang (Qualcomm) provides r01 based on the CC discussion.</w:t>
      </w:r>
    </w:p>
    <w:p w14:paraId="449BC09C" w14:textId="77777777" w:rsidR="00EF6F86" w:rsidRDefault="00EF6F86" w:rsidP="00EF6F86">
      <w:pPr>
        <w:pStyle w:val="FP"/>
        <w:keepNext/>
        <w:rPr>
          <w:i/>
          <w:iCs/>
          <w:sz w:val="18"/>
          <w:szCs w:val="18"/>
        </w:rPr>
      </w:pPr>
      <w:r w:rsidRPr="005B25A1">
        <w:rPr>
          <w:i/>
          <w:iCs/>
          <w:sz w:val="18"/>
          <w:szCs w:val="18"/>
        </w:rPr>
        <w:t>David (Apple) comments and provides r02.</w:t>
      </w:r>
    </w:p>
    <w:p w14:paraId="2638FC03" w14:textId="77777777" w:rsidR="00EF6F86" w:rsidRDefault="00EF6F86" w:rsidP="00EF6F86">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comments on all revisions of this LS. We suggest to Postpone this LS reply until we get more feedback from RAN2.</w:t>
      </w:r>
    </w:p>
    <w:p w14:paraId="7328C2AC" w14:textId="77777777" w:rsidR="00EF6F86" w:rsidRDefault="00EF6F86" w:rsidP="00EF6F86">
      <w:pPr>
        <w:pStyle w:val="FP"/>
        <w:keepNext/>
        <w:rPr>
          <w:i/>
          <w:iCs/>
          <w:sz w:val="18"/>
          <w:szCs w:val="18"/>
        </w:rPr>
      </w:pPr>
      <w:r w:rsidRPr="005B25A1">
        <w:rPr>
          <w:i/>
          <w:iCs/>
          <w:sz w:val="18"/>
          <w:szCs w:val="18"/>
        </w:rPr>
        <w:t>Haiyang (Huawei) suggests to note this LS OUT.</w:t>
      </w:r>
    </w:p>
    <w:p w14:paraId="7DC13A8A" w14:textId="77777777" w:rsidR="00EF6F86" w:rsidRDefault="00EF6F86" w:rsidP="00EF6F86">
      <w:pPr>
        <w:pStyle w:val="FP"/>
        <w:keepNext/>
        <w:rPr>
          <w:i/>
          <w:iCs/>
          <w:sz w:val="18"/>
          <w:szCs w:val="18"/>
        </w:rPr>
      </w:pPr>
      <w:r w:rsidRPr="005B25A1">
        <w:rPr>
          <w:i/>
          <w:iCs/>
          <w:sz w:val="18"/>
          <w:szCs w:val="18"/>
        </w:rPr>
        <w:t>Belen (Ericsson) prefers to send an LS reply, both r01 or r02 are fine.</w:t>
      </w:r>
    </w:p>
    <w:p w14:paraId="78EFBC49" w14:textId="77777777" w:rsidR="00EF6F86" w:rsidRDefault="00EF6F86" w:rsidP="00EF6F86">
      <w:pPr>
        <w:pStyle w:val="FP"/>
        <w:keepNext/>
        <w:rPr>
          <w:i/>
          <w:iCs/>
          <w:sz w:val="18"/>
          <w:szCs w:val="18"/>
        </w:rPr>
      </w:pPr>
      <w:r w:rsidRPr="005B25A1">
        <w:rPr>
          <w:i/>
          <w:iCs/>
          <w:sz w:val="18"/>
          <w:szCs w:val="18"/>
        </w:rPr>
        <w:t>Dimitris (Lenovo) support sending an LS reply.</w:t>
      </w:r>
    </w:p>
    <w:p w14:paraId="20173BFA" w14:textId="77777777" w:rsidR="00EF6F86" w:rsidRDefault="00EF6F86" w:rsidP="00EF6F86">
      <w:pPr>
        <w:pStyle w:val="FP"/>
        <w:keepNext/>
        <w:rPr>
          <w:i/>
          <w:iCs/>
          <w:sz w:val="18"/>
          <w:szCs w:val="18"/>
        </w:rPr>
      </w:pPr>
      <w:r w:rsidRPr="005B25A1">
        <w:rPr>
          <w:i/>
          <w:iCs/>
          <w:sz w:val="18"/>
          <w:szCs w:val="18"/>
        </w:rPr>
        <w:t>Xiaobo (vivo) support to send the LS reply as it may have SA2 impact and SA2 should be involved as early as possible.</w:t>
      </w:r>
    </w:p>
    <w:p w14:paraId="3664983F" w14:textId="77777777" w:rsidR="00EF6F86" w:rsidRDefault="00EF6F86" w:rsidP="00EF6F86">
      <w:pPr>
        <w:pStyle w:val="FP"/>
        <w:keepNext/>
        <w:rPr>
          <w:i/>
          <w:iCs/>
          <w:sz w:val="18"/>
          <w:szCs w:val="18"/>
        </w:rPr>
      </w:pPr>
      <w:r w:rsidRPr="005B25A1">
        <w:rPr>
          <w:i/>
          <w:iCs/>
          <w:sz w:val="18"/>
          <w:szCs w:val="18"/>
        </w:rPr>
        <w:t>Bahador (NTT DOCOMO) provides comments and r03.</w:t>
      </w:r>
    </w:p>
    <w:p w14:paraId="4C318C17" w14:textId="77777777" w:rsidR="00EF6F86" w:rsidRDefault="00EF6F86" w:rsidP="00EF6F86">
      <w:pPr>
        <w:pStyle w:val="FP"/>
        <w:keepNext/>
        <w:rPr>
          <w:i/>
          <w:iCs/>
          <w:sz w:val="18"/>
          <w:szCs w:val="18"/>
        </w:rPr>
      </w:pPr>
      <w:r w:rsidRPr="005B25A1">
        <w:rPr>
          <w:i/>
          <w:iCs/>
          <w:sz w:val="18"/>
          <w:szCs w:val="18"/>
        </w:rPr>
        <w:t>David (Apple) can live with r03.</w:t>
      </w:r>
    </w:p>
    <w:p w14:paraId="23D83B14" w14:textId="77777777" w:rsidR="00EF6F86" w:rsidRDefault="00EF6F86" w:rsidP="00EF6F86">
      <w:pPr>
        <w:pStyle w:val="FP"/>
        <w:keepNext/>
        <w:rPr>
          <w:i/>
          <w:iCs/>
          <w:sz w:val="18"/>
          <w:szCs w:val="18"/>
        </w:rPr>
      </w:pPr>
      <w:r w:rsidRPr="005B25A1">
        <w:rPr>
          <w:i/>
          <w:iCs/>
          <w:sz w:val="18"/>
          <w:szCs w:val="18"/>
        </w:rPr>
        <w:t>Juan Zhang (Qualcomm) is fine with r03.</w:t>
      </w:r>
    </w:p>
    <w:p w14:paraId="395F373F" w14:textId="77777777" w:rsidR="00EF6F86" w:rsidRDefault="00EF6F86" w:rsidP="00EF6F86">
      <w:pPr>
        <w:pStyle w:val="FP"/>
        <w:keepNext/>
        <w:rPr>
          <w:i/>
          <w:iCs/>
          <w:sz w:val="18"/>
          <w:szCs w:val="18"/>
        </w:rPr>
      </w:pPr>
      <w:r w:rsidRPr="005B25A1">
        <w:rPr>
          <w:i/>
          <w:iCs/>
          <w:sz w:val="18"/>
          <w:szCs w:val="18"/>
        </w:rPr>
        <w:t>Yuang (ZTE) is fine with r03, object any other revisions.</w:t>
      </w:r>
    </w:p>
    <w:p w14:paraId="14D74295" w14:textId="77777777" w:rsidR="00EF6F86" w:rsidRDefault="00EF6F86" w:rsidP="00EF6F86">
      <w:pPr>
        <w:pStyle w:val="FP"/>
        <w:keepNext/>
        <w:rPr>
          <w:i/>
          <w:iCs/>
          <w:sz w:val="18"/>
          <w:szCs w:val="18"/>
        </w:rPr>
      </w:pPr>
      <w:r w:rsidRPr="005B25A1">
        <w:rPr>
          <w:i/>
          <w:iCs/>
          <w:sz w:val="18"/>
          <w:szCs w:val="18"/>
        </w:rPr>
        <w:t xml:space="preserve">Yuang(ZTE) prefers r05, can live with r04 r03, object </w:t>
      </w:r>
      <w:proofErr w:type="spellStart"/>
      <w:r w:rsidRPr="005B25A1">
        <w:rPr>
          <w:i/>
          <w:iCs/>
          <w:sz w:val="18"/>
          <w:szCs w:val="18"/>
        </w:rPr>
        <w:t>otther</w:t>
      </w:r>
      <w:proofErr w:type="spellEnd"/>
      <w:r w:rsidRPr="005B25A1">
        <w:rPr>
          <w:i/>
          <w:iCs/>
          <w:sz w:val="18"/>
          <w:szCs w:val="18"/>
        </w:rPr>
        <w:t xml:space="preserve"> revisions.</w:t>
      </w:r>
    </w:p>
    <w:p w14:paraId="212207AD" w14:textId="77777777" w:rsidR="00EF6F86" w:rsidRDefault="00EF6F86" w:rsidP="00EF6F86">
      <w:pPr>
        <w:pStyle w:val="FP"/>
        <w:keepNext/>
        <w:rPr>
          <w:i/>
          <w:iCs/>
          <w:sz w:val="18"/>
          <w:szCs w:val="18"/>
        </w:rPr>
      </w:pPr>
      <w:r w:rsidRPr="005B25A1">
        <w:rPr>
          <w:i/>
          <w:iCs/>
          <w:sz w:val="18"/>
          <w:szCs w:val="18"/>
        </w:rPr>
        <w:t>Hyesung (Samsung) still does NOT think that LS reply is needed.</w:t>
      </w:r>
    </w:p>
    <w:p w14:paraId="318D3E82" w14:textId="77777777" w:rsidR="00EF6F86" w:rsidRDefault="00EF6F86" w:rsidP="00EF6F86">
      <w:pPr>
        <w:pStyle w:val="FP"/>
        <w:keepNext/>
        <w:rPr>
          <w:i/>
          <w:iCs/>
          <w:sz w:val="18"/>
          <w:szCs w:val="18"/>
        </w:rPr>
      </w:pPr>
      <w:r w:rsidRPr="005B25A1">
        <w:rPr>
          <w:i/>
          <w:iCs/>
          <w:sz w:val="18"/>
          <w:szCs w:val="18"/>
        </w:rPr>
        <w:t>Thomas(Nokia) provides r05.</w:t>
      </w:r>
    </w:p>
    <w:p w14:paraId="12A3BFB8" w14:textId="77777777" w:rsidR="00EF6F86" w:rsidRDefault="00EF6F86" w:rsidP="00EF6F86">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provides r04 and objects to original version, r01, r02 and r03.</w:t>
      </w:r>
    </w:p>
    <w:p w14:paraId="2EFEBC0E" w14:textId="77777777" w:rsidR="00EF6F86" w:rsidRDefault="00EF6F86" w:rsidP="00EF6F86">
      <w:pPr>
        <w:pStyle w:val="FP"/>
        <w:keepNext/>
        <w:rPr>
          <w:i/>
          <w:iCs/>
          <w:sz w:val="18"/>
          <w:szCs w:val="18"/>
        </w:rPr>
      </w:pPr>
      <w:r w:rsidRPr="005B25A1">
        <w:rPr>
          <w:i/>
          <w:iCs/>
          <w:sz w:val="18"/>
          <w:szCs w:val="18"/>
        </w:rPr>
        <w:t>Zhang (Huawei) object the LS.</w:t>
      </w:r>
    </w:p>
    <w:p w14:paraId="7D812020" w14:textId="77777777" w:rsidR="00EF6F86" w:rsidRDefault="00EF6F86" w:rsidP="00EF6F86">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ok with r04, r05 but objects to rest of revisions.</w:t>
      </w:r>
    </w:p>
    <w:p w14:paraId="5DBA70EC" w14:textId="77777777" w:rsidR="00EF6F86" w:rsidRDefault="00EF6F86" w:rsidP="00EF6F86">
      <w:pPr>
        <w:pStyle w:val="FP"/>
        <w:keepNext/>
        <w:rPr>
          <w:i/>
          <w:iCs/>
          <w:sz w:val="18"/>
          <w:szCs w:val="18"/>
        </w:rPr>
      </w:pPr>
      <w:r w:rsidRPr="005B25A1">
        <w:rPr>
          <w:i/>
          <w:iCs/>
          <w:sz w:val="18"/>
          <w:szCs w:val="18"/>
        </w:rPr>
        <w:t>David (Apple) cannot accept r05, provides r06.</w:t>
      </w:r>
    </w:p>
    <w:p w14:paraId="548AECF8" w14:textId="77777777" w:rsidR="00EF6F86" w:rsidRDefault="00EF6F86" w:rsidP="00EF6F86">
      <w:pPr>
        <w:pStyle w:val="FP"/>
        <w:keepNext/>
        <w:rPr>
          <w:i/>
          <w:iCs/>
          <w:sz w:val="18"/>
          <w:szCs w:val="18"/>
        </w:rPr>
      </w:pPr>
      <w:r w:rsidRPr="005B25A1">
        <w:rPr>
          <w:i/>
          <w:iCs/>
          <w:sz w:val="18"/>
          <w:szCs w:val="18"/>
        </w:rPr>
        <w:t>Juan Zhang (Qualcomm) prefer r03, r04, r06, can not agree with r05.</w:t>
      </w:r>
    </w:p>
    <w:p w14:paraId="70B1BAC3" w14:textId="77777777" w:rsidR="00EF6F86" w:rsidRDefault="00EF6F86" w:rsidP="00EF6F86">
      <w:pPr>
        <w:pStyle w:val="FP"/>
        <w:keepNext/>
        <w:rPr>
          <w:i/>
          <w:iCs/>
          <w:sz w:val="18"/>
          <w:szCs w:val="18"/>
        </w:rPr>
      </w:pPr>
      <w:r w:rsidRPr="005B25A1">
        <w:rPr>
          <w:i/>
          <w:iCs/>
          <w:sz w:val="18"/>
          <w:szCs w:val="18"/>
        </w:rPr>
        <w:t>==== General Revisions Deadline ====.</w:t>
      </w:r>
    </w:p>
    <w:p w14:paraId="6D56AE6B" w14:textId="77777777" w:rsidR="00EF6F86" w:rsidRDefault="00EF6F86" w:rsidP="00EF6F86">
      <w:pPr>
        <w:pStyle w:val="FP"/>
        <w:keepNext/>
        <w:rPr>
          <w:i/>
          <w:iCs/>
          <w:sz w:val="18"/>
          <w:szCs w:val="18"/>
        </w:rPr>
      </w:pPr>
      <w:r w:rsidRPr="005B25A1">
        <w:rPr>
          <w:i/>
          <w:iCs/>
          <w:sz w:val="18"/>
          <w:szCs w:val="18"/>
        </w:rPr>
        <w:t>Yuang(ZTE) support r05, can live with r04, object any other revisions and original LS.</w:t>
      </w:r>
    </w:p>
    <w:p w14:paraId="316E2826" w14:textId="77777777" w:rsidR="00EF6F86" w:rsidRDefault="00EF6F86" w:rsidP="00EF6F86">
      <w:pPr>
        <w:pStyle w:val="FP"/>
        <w:keepNext/>
        <w:rPr>
          <w:i/>
          <w:iCs/>
          <w:sz w:val="18"/>
          <w:szCs w:val="18"/>
        </w:rPr>
      </w:pPr>
      <w:r w:rsidRPr="005B25A1">
        <w:rPr>
          <w:i/>
          <w:iCs/>
          <w:sz w:val="18"/>
          <w:szCs w:val="18"/>
        </w:rPr>
        <w:t>Haiyang (Huawei) still see no need for the LS OUT, suggest to note.</w:t>
      </w:r>
    </w:p>
    <w:p w14:paraId="6A06F538" w14:textId="77777777" w:rsidR="00EF6F86" w:rsidRDefault="00EF6F86" w:rsidP="00EF6F86">
      <w:pPr>
        <w:pStyle w:val="FP"/>
        <w:keepNext/>
        <w:rPr>
          <w:i/>
          <w:iCs/>
          <w:sz w:val="18"/>
          <w:szCs w:val="18"/>
        </w:rPr>
      </w:pPr>
      <w:r w:rsidRPr="005B25A1">
        <w:rPr>
          <w:i/>
          <w:iCs/>
          <w:sz w:val="18"/>
          <w:szCs w:val="18"/>
        </w:rPr>
        <w:t>Hyesung (Samsung) objects to this LS.</w:t>
      </w:r>
    </w:p>
    <w:p w14:paraId="27FA671F" w14:textId="77777777" w:rsidR="00EF6F86" w:rsidRDefault="00EF6F86" w:rsidP="00EF6F86">
      <w:pPr>
        <w:pStyle w:val="FP"/>
        <w:keepNext/>
        <w:rPr>
          <w:i/>
          <w:iCs/>
          <w:sz w:val="18"/>
          <w:szCs w:val="18"/>
        </w:rPr>
      </w:pPr>
      <w:r w:rsidRPr="005B25A1">
        <w:rPr>
          <w:i/>
          <w:iCs/>
          <w:sz w:val="18"/>
          <w:szCs w:val="18"/>
        </w:rPr>
        <w:t>David (Apple) requests this LS to be opened at CC#3 or CC#4, finds objections to this LS OUT unreasonable.</w:t>
      </w:r>
    </w:p>
    <w:p w14:paraId="4C52DAD1" w14:textId="77777777" w:rsidR="00EF6F86" w:rsidRDefault="00EF6F86" w:rsidP="00EF6F86">
      <w:pPr>
        <w:pStyle w:val="FP"/>
        <w:keepNext/>
        <w:rPr>
          <w:i/>
          <w:iCs/>
          <w:sz w:val="18"/>
          <w:szCs w:val="18"/>
        </w:rPr>
      </w:pPr>
      <w:r w:rsidRPr="005B25A1">
        <w:rPr>
          <w:i/>
          <w:iCs/>
          <w:sz w:val="18"/>
          <w:szCs w:val="18"/>
        </w:rPr>
        <w:t>Zhang (Huawei) provides response to David (Apple).</w:t>
      </w:r>
    </w:p>
    <w:p w14:paraId="21A15380" w14:textId="77777777" w:rsidR="00EF6F86" w:rsidRDefault="00EF6F86" w:rsidP="00EF6F86">
      <w:pPr>
        <w:pStyle w:val="FP"/>
        <w:keepNext/>
        <w:rPr>
          <w:i/>
          <w:iCs/>
          <w:sz w:val="18"/>
          <w:szCs w:val="18"/>
        </w:rPr>
      </w:pPr>
      <w:r w:rsidRPr="005B25A1">
        <w:rPr>
          <w:i/>
          <w:iCs/>
          <w:sz w:val="18"/>
          <w:szCs w:val="18"/>
        </w:rPr>
        <w:t>David (Apple) replies to Huawei.</w:t>
      </w:r>
    </w:p>
    <w:p w14:paraId="450D2B98" w14:textId="77777777" w:rsidR="00EF6F86" w:rsidRDefault="00EF6F86" w:rsidP="00EF6F86">
      <w:pPr>
        <w:pStyle w:val="FP"/>
        <w:keepNext/>
        <w:rPr>
          <w:i/>
          <w:iCs/>
          <w:sz w:val="18"/>
          <w:szCs w:val="18"/>
        </w:rPr>
      </w:pPr>
      <w:r w:rsidRPr="005B25A1">
        <w:rPr>
          <w:i/>
          <w:iCs/>
          <w:sz w:val="18"/>
          <w:szCs w:val="18"/>
        </w:rPr>
        <w:t>Juan Zhang (Qualcomm) supports David's (Apple) proposal to discussion at CC#3 or CC#4.</w:t>
      </w:r>
    </w:p>
    <w:p w14:paraId="254E34BF" w14:textId="77777777" w:rsidR="00EF6F86" w:rsidRDefault="00EF6F86" w:rsidP="00EF6F86">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only ok with r04, r05 but objects to rest of revisions.</w:t>
      </w:r>
    </w:p>
    <w:p w14:paraId="444A44A6" w14:textId="77777777" w:rsidR="00EF6F86" w:rsidRDefault="00EF6F86" w:rsidP="00EF6F86">
      <w:pPr>
        <w:pStyle w:val="FP"/>
        <w:keepNext/>
        <w:rPr>
          <w:i/>
          <w:iCs/>
          <w:sz w:val="18"/>
          <w:szCs w:val="18"/>
        </w:rPr>
      </w:pPr>
      <w:r w:rsidRPr="005B25A1">
        <w:rPr>
          <w:i/>
          <w:iCs/>
          <w:sz w:val="18"/>
          <w:szCs w:val="18"/>
        </w:rPr>
        <w:t xml:space="preserve">David (Apple) requests clarification from </w:t>
      </w:r>
      <w:proofErr w:type="spellStart"/>
      <w:r w:rsidRPr="005B25A1">
        <w:rPr>
          <w:i/>
          <w:iCs/>
          <w:sz w:val="18"/>
          <w:szCs w:val="18"/>
        </w:rPr>
        <w:t>Mediatek</w:t>
      </w:r>
      <w:proofErr w:type="spellEnd"/>
      <w:r w:rsidRPr="005B25A1">
        <w:rPr>
          <w:i/>
          <w:iCs/>
          <w:sz w:val="18"/>
          <w:szCs w:val="18"/>
        </w:rPr>
        <w:t xml:space="preserve"> on objection to r06.</w:t>
      </w:r>
    </w:p>
    <w:p w14:paraId="70387629" w14:textId="77777777" w:rsidR="00EF6F86" w:rsidRDefault="00EF6F86" w:rsidP="00EF6F86">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replies to Apple.</w:t>
      </w:r>
    </w:p>
    <w:p w14:paraId="4119E547" w14:textId="77777777" w:rsidR="00EF6F86" w:rsidRDefault="00EF6F86" w:rsidP="00EF6F86">
      <w:pPr>
        <w:pStyle w:val="FP"/>
        <w:keepNext/>
        <w:rPr>
          <w:i/>
          <w:iCs/>
          <w:sz w:val="18"/>
          <w:szCs w:val="18"/>
        </w:rPr>
      </w:pPr>
      <w:r w:rsidRPr="005B25A1">
        <w:rPr>
          <w:i/>
          <w:iCs/>
          <w:sz w:val="18"/>
          <w:szCs w:val="18"/>
        </w:rPr>
        <w:t>David (Apple) replies and provides r07.</w:t>
      </w:r>
    </w:p>
    <w:p w14:paraId="197D9B4E" w14:textId="77777777" w:rsidR="00EF6F86" w:rsidRDefault="00EF6F86" w:rsidP="00EF6F86">
      <w:pPr>
        <w:pStyle w:val="FP"/>
        <w:keepNext/>
        <w:rPr>
          <w:i/>
          <w:iCs/>
          <w:sz w:val="18"/>
          <w:szCs w:val="18"/>
        </w:rPr>
      </w:pPr>
      <w:r w:rsidRPr="005B25A1">
        <w:rPr>
          <w:i/>
          <w:iCs/>
          <w:sz w:val="18"/>
          <w:szCs w:val="18"/>
        </w:rPr>
        <w:t>Mehrdad (</w:t>
      </w:r>
      <w:proofErr w:type="spellStart"/>
      <w:r w:rsidRPr="005B25A1">
        <w:rPr>
          <w:i/>
          <w:iCs/>
          <w:sz w:val="18"/>
          <w:szCs w:val="18"/>
        </w:rPr>
        <w:t>Mediatek</w:t>
      </w:r>
      <w:proofErr w:type="spellEnd"/>
      <w:r w:rsidRPr="005B25A1">
        <w:rPr>
          <w:i/>
          <w:iCs/>
          <w:sz w:val="18"/>
          <w:szCs w:val="18"/>
        </w:rPr>
        <w:t xml:space="preserve"> Inc.) is ok with r04, r05. Can live with r07 but objects to rest of revisions.</w:t>
      </w:r>
    </w:p>
    <w:p w14:paraId="02BBAFE5" w14:textId="77777777" w:rsidR="00EF6F86" w:rsidRDefault="00EF6F86" w:rsidP="00EF6F86">
      <w:pPr>
        <w:pStyle w:val="FP"/>
        <w:keepNext/>
        <w:rPr>
          <w:i/>
          <w:iCs/>
          <w:sz w:val="18"/>
          <w:szCs w:val="18"/>
        </w:rPr>
      </w:pPr>
      <w:r w:rsidRPr="005B25A1">
        <w:rPr>
          <w:i/>
          <w:iCs/>
          <w:sz w:val="18"/>
          <w:szCs w:val="18"/>
        </w:rPr>
        <w:t>==== Comments Deadline ====.</w:t>
      </w:r>
    </w:p>
    <w:p w14:paraId="75578C46" w14:textId="77777777" w:rsidR="00EF6F86" w:rsidRPr="005B25A1" w:rsidRDefault="00EF6F86" w:rsidP="00EF6F86">
      <w:pPr>
        <w:pStyle w:val="FP"/>
        <w:keepNext/>
        <w:rPr>
          <w:i/>
          <w:iCs/>
          <w:sz w:val="18"/>
          <w:szCs w:val="18"/>
        </w:rPr>
      </w:pPr>
    </w:p>
    <w:p w14:paraId="6A50AD79" w14:textId="77777777" w:rsidR="00D747F2" w:rsidRPr="005B25A1" w:rsidRDefault="00D747F2" w:rsidP="00D747F2">
      <w:pPr>
        <w:keepNext/>
        <w:keepLines/>
        <w:rPr>
          <w:b/>
          <w:bCs/>
        </w:rPr>
      </w:pPr>
      <w:r>
        <w:rPr>
          <w:b/>
          <w:bCs/>
        </w:rPr>
        <w:t>Session comment</w:t>
      </w:r>
      <w:r w:rsidRPr="005B25A1">
        <w:rPr>
          <w:b/>
          <w:bCs/>
        </w:rPr>
        <w:t>:</w:t>
      </w:r>
    </w:p>
    <w:p w14:paraId="285A18D6" w14:textId="77777777" w:rsidR="00EF6F86" w:rsidRPr="005B25A1" w:rsidRDefault="00EF6F86" w:rsidP="00EF6F86">
      <w:pPr>
        <w:keepNext/>
        <w:keepLines/>
      </w:pPr>
      <w:r w:rsidRPr="005B25A1">
        <w:t>Opinion doesn't seem to be converging offline. For CC#4.</w:t>
      </w:r>
    </w:p>
    <w:p w14:paraId="4FF8093C" w14:textId="77777777" w:rsidR="00D747F2" w:rsidRPr="005B25A1" w:rsidRDefault="00D747F2" w:rsidP="00D747F2">
      <w:pPr>
        <w:keepNext/>
        <w:keepLines/>
        <w:rPr>
          <w:b/>
          <w:bCs/>
        </w:rPr>
      </w:pPr>
      <w:r>
        <w:rPr>
          <w:b/>
          <w:bCs/>
        </w:rPr>
        <w:t>CC#4</w:t>
      </w:r>
      <w:r w:rsidRPr="005B25A1">
        <w:rPr>
          <w:b/>
          <w:bCs/>
        </w:rPr>
        <w:t xml:space="preserve"> Discussion:</w:t>
      </w:r>
    </w:p>
    <w:p w14:paraId="3AF4748A" w14:textId="7E0AEA01" w:rsidR="00EF6F86" w:rsidRPr="005B25A1" w:rsidRDefault="00EF6F86" w:rsidP="00EF6F86">
      <w:pPr>
        <w:keepNext/>
        <w:keepLines/>
      </w:pPr>
      <w:r>
        <w:t xml:space="preserve">There was no consensus reached and this was </w:t>
      </w:r>
      <w:r w:rsidRPr="00EF6F86">
        <w:rPr>
          <w:color w:val="0000FF"/>
        </w:rPr>
        <w:t>postponed</w:t>
      </w:r>
      <w:r>
        <w:t>. CATT commented that the argument used that SA WG2 should not send a reply because they are in CC: should not be valid. It was agreed that SA WG2 can decide to respond to LSs whether they are in CC or not.</w:t>
      </w:r>
    </w:p>
    <w:p w14:paraId="4F27B6FC" w14:textId="3B2F013A" w:rsidR="00EF6F86" w:rsidRPr="00EB0339" w:rsidRDefault="00EF6F86" w:rsidP="00EF6F86">
      <w:r w:rsidRPr="005B25A1">
        <w:rPr>
          <w:b/>
          <w:bCs/>
        </w:rPr>
        <w:t>Status:</w:t>
      </w:r>
      <w:r>
        <w:t xml:space="preserve"> </w:t>
      </w:r>
      <w:r w:rsidRPr="00EF6F86">
        <w:rPr>
          <w:color w:val="0000FF"/>
        </w:rPr>
        <w:t>Postponed</w:t>
      </w:r>
      <w:r>
        <w:t>.</w:t>
      </w:r>
    </w:p>
    <w:p w14:paraId="593005B2" w14:textId="77777777" w:rsidR="00EF6F86" w:rsidRDefault="00EF6F86" w:rsidP="00EF6F86">
      <w:pPr>
        <w:pStyle w:val="NormTop"/>
      </w:pPr>
      <w:r>
        <w:rPr>
          <w:color w:val="0000FF"/>
        </w:rPr>
        <w:lastRenderedPageBreak/>
        <w:t>S2-2500041</w:t>
      </w:r>
      <w:r w:rsidRPr="00D53282">
        <w:t xml:space="preserve"> </w:t>
      </w:r>
      <w:r>
        <w:t>(LS IN) LS from RAN WG1: LS on signalling feasibility of dataset and parameter sharing (Source: RAN WG1 (R1-2410922))</w:t>
      </w:r>
      <w:r>
        <w:br/>
      </w:r>
      <w:r w:rsidRPr="00D53282">
        <w:rPr>
          <w:b/>
        </w:rPr>
        <w:t>Document for:</w:t>
      </w:r>
      <w:r w:rsidRPr="00D53282">
        <w:t xml:space="preserve"> </w:t>
      </w:r>
      <w:r>
        <w:t>Information</w:t>
      </w:r>
      <w:r>
        <w:br/>
      </w:r>
      <w:r w:rsidRPr="00D53282">
        <w:rPr>
          <w:b/>
        </w:rPr>
        <w:t>Abstract:</w:t>
      </w:r>
      <w:r w:rsidRPr="00D53282">
        <w:t xml:space="preserve"> </w:t>
      </w:r>
      <w:r>
        <w:br/>
        <w:t>The Rel-19 two-sided AI/ML CSI compression study for AI/ML Air Interface has the following study objectives (RP-242399; revision of RP-240774) {. . .}.</w:t>
      </w:r>
    </w:p>
    <w:p w14:paraId="2257533C" w14:textId="77777777" w:rsidR="00EF6F86" w:rsidRPr="00B81031" w:rsidRDefault="00EF6F86" w:rsidP="00EF6F86">
      <w:pPr>
        <w:keepNext/>
        <w:keepLines/>
        <w:rPr>
          <w:i/>
        </w:rPr>
      </w:pPr>
      <w:r w:rsidRPr="00B81031">
        <w:rPr>
          <w:b/>
          <w:bCs/>
          <w:i/>
        </w:rPr>
        <w:t>Comment:</w:t>
      </w:r>
      <w:r>
        <w:rPr>
          <w:i/>
        </w:rPr>
        <w:t xml:space="preserve"> Responses drafted in</w:t>
      </w:r>
      <w:r>
        <w:rPr>
          <w:color w:val="0000FF"/>
        </w:rPr>
        <w:t xml:space="preserve"> S2-2500320</w:t>
      </w:r>
      <w:r>
        <w:t>,</w:t>
      </w:r>
      <w:r>
        <w:rPr>
          <w:color w:val="0000FF"/>
        </w:rPr>
        <w:t xml:space="preserve"> S2-2500827</w:t>
      </w:r>
      <w:r>
        <w:t>.</w:t>
      </w:r>
    </w:p>
    <w:p w14:paraId="0B20E8E9" w14:textId="77777777" w:rsidR="00EF6F86" w:rsidRPr="005B25A1" w:rsidRDefault="00EF6F86" w:rsidP="00EF6F86">
      <w:pPr>
        <w:pStyle w:val="FP"/>
        <w:keepNext/>
        <w:rPr>
          <w:b/>
          <w:bCs/>
          <w:i/>
          <w:iCs/>
          <w:sz w:val="18"/>
          <w:szCs w:val="18"/>
        </w:rPr>
      </w:pPr>
      <w:r w:rsidRPr="005B25A1">
        <w:rPr>
          <w:b/>
          <w:bCs/>
          <w:i/>
          <w:iCs/>
          <w:sz w:val="18"/>
          <w:szCs w:val="18"/>
        </w:rPr>
        <w:t>e-mail discussion:</w:t>
      </w:r>
    </w:p>
    <w:p w14:paraId="0893EA65" w14:textId="77777777" w:rsidR="00EF6F86" w:rsidRDefault="00EF6F86" w:rsidP="00EF6F86">
      <w:pPr>
        <w:pStyle w:val="FP"/>
        <w:keepNext/>
        <w:rPr>
          <w:i/>
          <w:iCs/>
          <w:sz w:val="18"/>
          <w:szCs w:val="18"/>
        </w:rPr>
      </w:pPr>
      <w:r w:rsidRPr="005B25A1">
        <w:rPr>
          <w:i/>
          <w:iCs/>
          <w:sz w:val="18"/>
          <w:szCs w:val="18"/>
        </w:rPr>
        <w:t>Yuang (ZTE) also proposes to note this LS in or sending a simple feedback that this is not in the scope of Rel-19.</w:t>
      </w:r>
    </w:p>
    <w:p w14:paraId="2D93DD90" w14:textId="77777777" w:rsidR="00EF6F86" w:rsidRDefault="00EF6F86" w:rsidP="00EF6F86">
      <w:pPr>
        <w:pStyle w:val="FP"/>
        <w:keepNext/>
        <w:rPr>
          <w:i/>
          <w:iCs/>
          <w:sz w:val="18"/>
          <w:szCs w:val="18"/>
        </w:rPr>
      </w:pPr>
      <w:r w:rsidRPr="005B25A1">
        <w:rPr>
          <w:i/>
          <w:iCs/>
          <w:sz w:val="18"/>
          <w:szCs w:val="18"/>
        </w:rPr>
        <w:t>Hyesung (Samsung) also proposes to note this LS in.</w:t>
      </w:r>
    </w:p>
    <w:p w14:paraId="1CA7B1FC" w14:textId="77777777" w:rsidR="00EF6F86" w:rsidRDefault="00EF6F86" w:rsidP="00EF6F86">
      <w:pPr>
        <w:pStyle w:val="FP"/>
        <w:keepNext/>
        <w:rPr>
          <w:i/>
          <w:iCs/>
          <w:sz w:val="18"/>
          <w:szCs w:val="18"/>
        </w:rPr>
      </w:pPr>
      <w:r w:rsidRPr="005B25A1">
        <w:rPr>
          <w:i/>
          <w:iCs/>
          <w:sz w:val="18"/>
          <w:szCs w:val="18"/>
        </w:rPr>
        <w:t>Haiyang (Huawei) proposes to note the LS IN and wait for RAN2 progress.</w:t>
      </w:r>
    </w:p>
    <w:p w14:paraId="6863CDC3" w14:textId="77777777" w:rsidR="00EF6F86" w:rsidRDefault="00EF6F86" w:rsidP="00EF6F86">
      <w:pPr>
        <w:pStyle w:val="FP"/>
        <w:keepNext/>
        <w:rPr>
          <w:i/>
          <w:iCs/>
          <w:sz w:val="18"/>
          <w:szCs w:val="18"/>
        </w:rPr>
      </w:pPr>
      <w:r w:rsidRPr="005B25A1">
        <w:rPr>
          <w:i/>
          <w:iCs/>
          <w:sz w:val="18"/>
          <w:szCs w:val="18"/>
        </w:rPr>
        <w:t>David (Apple) comments, a reply LS is highly desirable to avoid the same problems as for UE-sided data collection in R19.</w:t>
      </w:r>
    </w:p>
    <w:p w14:paraId="57D99B0A" w14:textId="77777777" w:rsidR="00EF6F86" w:rsidRDefault="00EF6F86" w:rsidP="00EF6F86">
      <w:pPr>
        <w:pStyle w:val="FP"/>
        <w:keepNext/>
        <w:rPr>
          <w:i/>
          <w:iCs/>
          <w:sz w:val="18"/>
          <w:szCs w:val="18"/>
        </w:rPr>
      </w:pPr>
      <w:r w:rsidRPr="005B25A1">
        <w:rPr>
          <w:i/>
          <w:iCs/>
          <w:sz w:val="18"/>
          <w:szCs w:val="18"/>
        </w:rPr>
        <w:t>Haiyang (Huawei) proposes to note this LS and wait for RAN(2) progress.</w:t>
      </w:r>
    </w:p>
    <w:p w14:paraId="521DA95F" w14:textId="77777777" w:rsidR="00EF6F86" w:rsidRDefault="00EF6F86" w:rsidP="00EF6F86">
      <w:pPr>
        <w:pStyle w:val="FP"/>
        <w:keepNext/>
        <w:rPr>
          <w:i/>
          <w:iCs/>
          <w:sz w:val="18"/>
          <w:szCs w:val="18"/>
        </w:rPr>
      </w:pPr>
      <w:r w:rsidRPr="005B25A1">
        <w:rPr>
          <w:i/>
          <w:iCs/>
          <w:sz w:val="18"/>
          <w:szCs w:val="18"/>
        </w:rPr>
        <w:t>Thomas(Nokia) also proposes to note this LS.</w:t>
      </w:r>
    </w:p>
    <w:p w14:paraId="56F77A13" w14:textId="77777777" w:rsidR="00EF6F86" w:rsidRDefault="00EF6F86" w:rsidP="00EF6F86">
      <w:pPr>
        <w:pStyle w:val="FP"/>
        <w:keepNext/>
        <w:rPr>
          <w:i/>
          <w:iCs/>
          <w:sz w:val="18"/>
          <w:szCs w:val="18"/>
        </w:rPr>
      </w:pPr>
      <w:r w:rsidRPr="005B25A1">
        <w:rPr>
          <w:i/>
          <w:iCs/>
          <w:sz w:val="18"/>
          <w:szCs w:val="18"/>
        </w:rPr>
        <w:t>Yuang(ZTE) also proposes to note this LS.</w:t>
      </w:r>
    </w:p>
    <w:p w14:paraId="6F131F90" w14:textId="77777777" w:rsidR="00EF6F86" w:rsidRDefault="00EF6F86" w:rsidP="00EF6F86">
      <w:pPr>
        <w:pStyle w:val="FP"/>
        <w:keepNext/>
        <w:rPr>
          <w:i/>
          <w:iCs/>
          <w:sz w:val="18"/>
          <w:szCs w:val="18"/>
        </w:rPr>
      </w:pPr>
      <w:r w:rsidRPr="005B25A1">
        <w:rPr>
          <w:i/>
          <w:iCs/>
          <w:sz w:val="18"/>
          <w:szCs w:val="18"/>
        </w:rPr>
        <w:t>David (Apple) suggests to focus the discussion on S2-2500320 where different opinions have been expressed, and decide the disposition of this LS in according to the S2-2500320 result.</w:t>
      </w:r>
    </w:p>
    <w:p w14:paraId="4BAED065" w14:textId="77777777" w:rsidR="00EF6F86" w:rsidRDefault="00EF6F86" w:rsidP="00EF6F86">
      <w:pPr>
        <w:pStyle w:val="FP"/>
        <w:keepNext/>
        <w:rPr>
          <w:i/>
          <w:iCs/>
          <w:sz w:val="18"/>
          <w:szCs w:val="18"/>
        </w:rPr>
      </w:pPr>
      <w:r w:rsidRPr="005B25A1">
        <w:rPr>
          <w:i/>
          <w:iCs/>
          <w:sz w:val="18"/>
          <w:szCs w:val="18"/>
        </w:rPr>
        <w:t>Juan Zhang (Qualcomm) also proposed to focus on the reply LS first and then we make the decision for this LS in.</w:t>
      </w:r>
    </w:p>
    <w:p w14:paraId="0C7DA0EA" w14:textId="77777777" w:rsidR="00EF6F86" w:rsidRDefault="00EF6F86" w:rsidP="00EF6F86">
      <w:pPr>
        <w:pStyle w:val="FP"/>
        <w:keepNext/>
        <w:rPr>
          <w:i/>
          <w:iCs/>
          <w:sz w:val="18"/>
          <w:szCs w:val="18"/>
        </w:rPr>
      </w:pPr>
      <w:r w:rsidRPr="005B25A1">
        <w:rPr>
          <w:i/>
          <w:iCs/>
          <w:sz w:val="18"/>
          <w:szCs w:val="18"/>
        </w:rPr>
        <w:t>Zhang (Huawei) propose to postpone the LS.</w:t>
      </w:r>
    </w:p>
    <w:p w14:paraId="4A92EBE7" w14:textId="77777777" w:rsidR="00EF6F86" w:rsidRPr="005B25A1" w:rsidRDefault="00EF6F86" w:rsidP="00EF6F86">
      <w:pPr>
        <w:pStyle w:val="FP"/>
        <w:keepNext/>
        <w:rPr>
          <w:i/>
          <w:iCs/>
          <w:sz w:val="18"/>
          <w:szCs w:val="18"/>
        </w:rPr>
      </w:pPr>
    </w:p>
    <w:p w14:paraId="341BF6F7" w14:textId="77777777" w:rsidR="00D747F2" w:rsidRPr="005B25A1" w:rsidRDefault="00D747F2" w:rsidP="00D747F2">
      <w:pPr>
        <w:keepNext/>
        <w:keepLines/>
        <w:rPr>
          <w:b/>
          <w:bCs/>
        </w:rPr>
      </w:pPr>
      <w:r>
        <w:rPr>
          <w:b/>
          <w:bCs/>
        </w:rPr>
        <w:t>Session comment</w:t>
      </w:r>
      <w:r w:rsidRPr="005B25A1">
        <w:rPr>
          <w:b/>
          <w:bCs/>
        </w:rPr>
        <w:t>:</w:t>
      </w:r>
    </w:p>
    <w:p w14:paraId="5F987168" w14:textId="77777777" w:rsidR="00EF6F86" w:rsidRPr="005B25A1" w:rsidRDefault="00EF6F86" w:rsidP="00EF6F86">
      <w:pPr>
        <w:keepNext/>
        <w:keepLines/>
      </w:pPr>
      <w:r w:rsidRPr="005B25A1">
        <w:t>See</w:t>
      </w:r>
      <w:r>
        <w:rPr>
          <w:color w:val="0000FF"/>
        </w:rPr>
        <w:t xml:space="preserve"> S2-2501156</w:t>
      </w:r>
      <w:r>
        <w:t>.</w:t>
      </w:r>
    </w:p>
    <w:p w14:paraId="79873356" w14:textId="77777777" w:rsidR="00D747F2" w:rsidRPr="005B25A1" w:rsidRDefault="00D747F2" w:rsidP="00D747F2">
      <w:pPr>
        <w:keepNext/>
        <w:keepLines/>
        <w:rPr>
          <w:b/>
          <w:bCs/>
        </w:rPr>
      </w:pPr>
      <w:r>
        <w:rPr>
          <w:b/>
          <w:bCs/>
        </w:rPr>
        <w:t>CC#4</w:t>
      </w:r>
      <w:r w:rsidRPr="005B25A1">
        <w:rPr>
          <w:b/>
          <w:bCs/>
        </w:rPr>
        <w:t xml:space="preserve"> Discussion:</w:t>
      </w:r>
    </w:p>
    <w:p w14:paraId="62C0BA75" w14:textId="5666FB0C" w:rsidR="00EF6F86" w:rsidRPr="005B25A1" w:rsidRDefault="00EF6F86" w:rsidP="00EF6F86">
      <w:pPr>
        <w:keepNext/>
        <w:keepLines/>
      </w:pPr>
      <w:r>
        <w:t xml:space="preserve">This was </w:t>
      </w:r>
      <w:r w:rsidRPr="00EF6F86">
        <w:rPr>
          <w:color w:val="0000FF"/>
        </w:rPr>
        <w:t>postponed</w:t>
      </w:r>
      <w:r>
        <w:t>.</w:t>
      </w:r>
    </w:p>
    <w:p w14:paraId="16BDF7B8" w14:textId="77777777" w:rsidR="00EF6F86" w:rsidRPr="00EB0339" w:rsidRDefault="00EF6F86" w:rsidP="00EF6F86">
      <w:r w:rsidRPr="005B25A1">
        <w:rPr>
          <w:b/>
          <w:bCs/>
        </w:rPr>
        <w:t>Status:</w:t>
      </w:r>
      <w:r>
        <w:t xml:space="preserve"> </w:t>
      </w:r>
      <w:r w:rsidRPr="00EF6F86">
        <w:rPr>
          <w:color w:val="0000FF"/>
        </w:rPr>
        <w:t>Postponed</w:t>
      </w:r>
      <w:r>
        <w:t>.</w:t>
      </w:r>
    </w:p>
    <w:p w14:paraId="5DBB8A5D" w14:textId="77777777" w:rsidR="00825378" w:rsidRDefault="00825378" w:rsidP="00825378">
      <w:pPr>
        <w:pStyle w:val="NormTop"/>
      </w:pPr>
      <w:r>
        <w:rPr>
          <w:color w:val="0000FF"/>
        </w:rPr>
        <w:t>S2-2501241</w:t>
      </w:r>
      <w:r w:rsidRPr="00D53282">
        <w:t xml:space="preserve"> </w:t>
      </w:r>
      <w:r>
        <w:t>(LS OUT) [DRAFT] Reply LS on Assistance Information from CN to the Reader (Source: ZTE)</w:t>
      </w:r>
      <w:r>
        <w:br/>
      </w:r>
      <w:r w:rsidRPr="00D53282">
        <w:rPr>
          <w:b/>
        </w:rPr>
        <w:t>Document for:</w:t>
      </w:r>
      <w:r w:rsidRPr="00D53282">
        <w:t xml:space="preserve"> </w:t>
      </w:r>
      <w:r>
        <w:t>Approval</w:t>
      </w:r>
      <w:r>
        <w:br/>
      </w:r>
      <w:r w:rsidRPr="00D53282">
        <w:rPr>
          <w:b/>
        </w:rPr>
        <w:t>Abstract:</w:t>
      </w:r>
      <w:r w:rsidRPr="00D53282">
        <w:t xml:space="preserve"> </w:t>
      </w:r>
      <w:r>
        <w:br/>
        <w:t>Reply LS on Assistance Information from CN to the Reader.</w:t>
      </w:r>
    </w:p>
    <w:p w14:paraId="7EB80924" w14:textId="77777777" w:rsidR="00825378" w:rsidRPr="00B81031" w:rsidRDefault="00825378" w:rsidP="00825378">
      <w:pPr>
        <w:keepNext/>
        <w:keepLines/>
        <w:rPr>
          <w:i/>
        </w:rPr>
      </w:pPr>
      <w:r w:rsidRPr="00B81031">
        <w:rPr>
          <w:b/>
          <w:bCs/>
          <w:i/>
        </w:rPr>
        <w:t>Comment:</w:t>
      </w:r>
      <w:r>
        <w:rPr>
          <w:i/>
        </w:rPr>
        <w:t xml:space="preserve"> Revision of</w:t>
      </w:r>
      <w:r>
        <w:rPr>
          <w:color w:val="0000FF"/>
        </w:rPr>
        <w:t xml:space="preserve"> S2-2500648</w:t>
      </w:r>
      <w:r w:rsidRPr="00825378">
        <w:rPr>
          <w:color w:val="0000FF"/>
        </w:rPr>
        <w:t>r04</w:t>
      </w:r>
      <w:r>
        <w:t>.</w:t>
      </w:r>
    </w:p>
    <w:p w14:paraId="2FDE2CCF" w14:textId="77777777" w:rsidR="00D747F2" w:rsidRPr="005B25A1" w:rsidRDefault="00D747F2" w:rsidP="00D747F2">
      <w:pPr>
        <w:keepNext/>
        <w:keepLines/>
        <w:rPr>
          <w:b/>
          <w:bCs/>
        </w:rPr>
      </w:pPr>
      <w:r>
        <w:rPr>
          <w:b/>
          <w:bCs/>
        </w:rPr>
        <w:t>Session comment</w:t>
      </w:r>
      <w:r w:rsidRPr="005B25A1">
        <w:rPr>
          <w:b/>
          <w:bCs/>
        </w:rPr>
        <w:t>:</w:t>
      </w:r>
    </w:p>
    <w:p w14:paraId="41F0A66C" w14:textId="77777777" w:rsidR="00825378" w:rsidRPr="005B25A1" w:rsidRDefault="00825378" w:rsidP="00825378">
      <w:pPr>
        <w:keepNext/>
        <w:keepLines/>
      </w:pPr>
      <w:r w:rsidRPr="005B25A1">
        <w:t>Approve r04 + changes to Q3?</w:t>
      </w:r>
    </w:p>
    <w:p w14:paraId="52C963B3" w14:textId="77777777" w:rsidR="00D747F2" w:rsidRPr="005B25A1" w:rsidRDefault="00D747F2" w:rsidP="00D747F2">
      <w:pPr>
        <w:keepNext/>
        <w:keepLines/>
        <w:rPr>
          <w:b/>
          <w:bCs/>
        </w:rPr>
      </w:pPr>
      <w:r>
        <w:rPr>
          <w:b/>
          <w:bCs/>
        </w:rPr>
        <w:t>CC#4</w:t>
      </w:r>
      <w:r w:rsidRPr="005B25A1">
        <w:rPr>
          <w:b/>
          <w:bCs/>
        </w:rPr>
        <w:t xml:space="preserve"> Discussion:</w:t>
      </w:r>
    </w:p>
    <w:p w14:paraId="0BD76395" w14:textId="5685544B" w:rsidR="00825378" w:rsidRDefault="00825378" w:rsidP="00825378">
      <w:pPr>
        <w:keepNext/>
        <w:keepLines/>
      </w:pPr>
      <w:r w:rsidRPr="00825378">
        <w:rPr>
          <w:color w:val="0000FF"/>
        </w:rPr>
        <w:t>S2-2500648r11</w:t>
      </w:r>
      <w:r>
        <w:t xml:space="preserve"> was provided in the CC#4 folder. </w:t>
      </w:r>
      <w:r w:rsidRPr="00825378">
        <w:rPr>
          <w:color w:val="0000FF"/>
        </w:rPr>
        <w:t>S2-2500648r11</w:t>
      </w:r>
      <w:r>
        <w:t xml:space="preserve"> was agreed and </w:t>
      </w:r>
      <w:r>
        <w:rPr>
          <w:color w:val="0000FF"/>
        </w:rPr>
        <w:t>S2-2501241</w:t>
      </w:r>
      <w:r>
        <w:t xml:space="preserve"> should contain this.</w:t>
      </w:r>
    </w:p>
    <w:p w14:paraId="1151DCA1" w14:textId="4DB6DCD7" w:rsidR="00825378" w:rsidRPr="00825378" w:rsidRDefault="00825378" w:rsidP="00825378">
      <w:pPr>
        <w:keepNext/>
        <w:keepLines/>
      </w:pPr>
      <w:r>
        <w:t xml:space="preserve">This was then </w:t>
      </w:r>
      <w:r w:rsidRPr="00C3284B">
        <w:rPr>
          <w:color w:val="FF0000"/>
          <w:lang w:eastAsia="en-US"/>
        </w:rPr>
        <w:t>approved</w:t>
      </w:r>
      <w:r>
        <w:t>.</w:t>
      </w:r>
    </w:p>
    <w:p w14:paraId="6113FB28" w14:textId="3186E655" w:rsidR="00825378" w:rsidRPr="00EB0339" w:rsidRDefault="00825378" w:rsidP="00825378">
      <w:r w:rsidRPr="005B25A1">
        <w:rPr>
          <w:b/>
          <w:bCs/>
        </w:rPr>
        <w:t>Status:</w:t>
      </w:r>
      <w:r>
        <w:t xml:space="preserve"> </w:t>
      </w:r>
      <w:r w:rsidRPr="00C3284B">
        <w:rPr>
          <w:color w:val="FF0000"/>
          <w:lang w:eastAsia="en-US"/>
        </w:rPr>
        <w:t>Approved</w:t>
      </w:r>
      <w:r>
        <w:t>.</w:t>
      </w:r>
    </w:p>
    <w:p w14:paraId="394AED29" w14:textId="77777777" w:rsidR="00825378" w:rsidRDefault="00825378" w:rsidP="00825378">
      <w:pPr>
        <w:pStyle w:val="NormTop"/>
      </w:pPr>
      <w:r>
        <w:rPr>
          <w:color w:val="0000FF"/>
        </w:rPr>
        <w:lastRenderedPageBreak/>
        <w:t>S2-2500937</w:t>
      </w:r>
      <w:r w:rsidRPr="00D53282">
        <w:t xml:space="preserve"> </w:t>
      </w:r>
      <w:r>
        <w:t xml:space="preserve">(LS OUT) [DRAFT] LS on further SA WG2 Ambient IoT TR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RAN WG2, RAN WG3, SA WG3. CC: SA, RAN. Attachments: link of TR 23.700-13, to be added.</w:t>
      </w:r>
    </w:p>
    <w:p w14:paraId="0A79150A" w14:textId="77777777" w:rsidR="00825378" w:rsidRPr="005B25A1" w:rsidRDefault="00825378" w:rsidP="00825378">
      <w:pPr>
        <w:pStyle w:val="FP"/>
        <w:keepNext/>
        <w:rPr>
          <w:b/>
          <w:bCs/>
          <w:i/>
          <w:iCs/>
          <w:sz w:val="18"/>
          <w:szCs w:val="18"/>
        </w:rPr>
      </w:pPr>
      <w:r w:rsidRPr="005B25A1">
        <w:rPr>
          <w:b/>
          <w:bCs/>
          <w:i/>
          <w:iCs/>
          <w:sz w:val="18"/>
          <w:szCs w:val="18"/>
        </w:rPr>
        <w:t>e-mail discussion:</w:t>
      </w:r>
    </w:p>
    <w:p w14:paraId="6228DD9F" w14:textId="77777777" w:rsidR="00825378" w:rsidRDefault="00825378" w:rsidP="00825378">
      <w:pPr>
        <w:pStyle w:val="FP"/>
        <w:keepNext/>
        <w:rPr>
          <w:i/>
          <w:iCs/>
          <w:sz w:val="18"/>
          <w:szCs w:val="18"/>
        </w:rPr>
      </w:pPr>
      <w:r w:rsidRPr="005B25A1">
        <w:rPr>
          <w:i/>
          <w:iCs/>
          <w:sz w:val="18"/>
          <w:szCs w:val="18"/>
        </w:rPr>
        <w:t>Dongjoo (Nokia) asked if this LS can be revised after the revision deadline to reflect the outcome of this meeting and provides comments .</w:t>
      </w:r>
    </w:p>
    <w:p w14:paraId="54CB176B" w14:textId="77777777" w:rsidR="00825378" w:rsidRDefault="00825378" w:rsidP="00825378">
      <w:pPr>
        <w:pStyle w:val="FP"/>
        <w:keepNext/>
        <w:rPr>
          <w:i/>
          <w:iCs/>
          <w:sz w:val="18"/>
          <w:szCs w:val="18"/>
        </w:rPr>
      </w:pPr>
      <w:r w:rsidRPr="005B25A1">
        <w:rPr>
          <w:i/>
          <w:iCs/>
          <w:sz w:val="18"/>
          <w:szCs w:val="18"/>
        </w:rPr>
        <w:t>==== General Revisions Deadline ====.</w:t>
      </w:r>
    </w:p>
    <w:p w14:paraId="0E4E4AFA" w14:textId="77777777" w:rsidR="00825378" w:rsidRDefault="00825378" w:rsidP="00825378">
      <w:pPr>
        <w:pStyle w:val="FP"/>
        <w:keepNext/>
        <w:rPr>
          <w:i/>
          <w:iCs/>
          <w:sz w:val="18"/>
          <w:szCs w:val="18"/>
        </w:rPr>
      </w:pPr>
      <w:r w:rsidRPr="005B25A1">
        <w:rPr>
          <w:i/>
          <w:iCs/>
          <w:sz w:val="18"/>
          <w:szCs w:val="18"/>
        </w:rPr>
        <w:t>Runze (Huawei) provides r01.</w:t>
      </w:r>
    </w:p>
    <w:p w14:paraId="6C9F09E5" w14:textId="77777777" w:rsidR="00825378" w:rsidRDefault="00825378" w:rsidP="00825378">
      <w:pPr>
        <w:pStyle w:val="FP"/>
        <w:keepNext/>
        <w:rPr>
          <w:i/>
          <w:iCs/>
          <w:sz w:val="18"/>
          <w:szCs w:val="18"/>
        </w:rPr>
      </w:pPr>
      <w:r w:rsidRPr="005B25A1">
        <w:rPr>
          <w:i/>
          <w:iCs/>
          <w:sz w:val="18"/>
          <w:szCs w:val="18"/>
        </w:rPr>
        <w:t>Genadi (Lenovo) provides r02 with some suggestions.</w:t>
      </w:r>
    </w:p>
    <w:p w14:paraId="2C4B956C" w14:textId="77777777" w:rsidR="00825378" w:rsidRDefault="00825378" w:rsidP="00825378">
      <w:pPr>
        <w:pStyle w:val="FP"/>
        <w:keepNext/>
        <w:rPr>
          <w:i/>
          <w:iCs/>
          <w:sz w:val="18"/>
          <w:szCs w:val="18"/>
        </w:rPr>
      </w:pPr>
      <w:r w:rsidRPr="005B25A1">
        <w:rPr>
          <w:i/>
          <w:iCs/>
          <w:sz w:val="18"/>
          <w:szCs w:val="18"/>
        </w:rPr>
        <w:t>Robbie (Ericsson) provides r03.</w:t>
      </w:r>
    </w:p>
    <w:p w14:paraId="6AB01431" w14:textId="77777777" w:rsidR="00825378" w:rsidRDefault="00825378" w:rsidP="00825378">
      <w:pPr>
        <w:pStyle w:val="FP"/>
        <w:keepNext/>
        <w:rPr>
          <w:i/>
          <w:iCs/>
          <w:sz w:val="18"/>
          <w:szCs w:val="18"/>
        </w:rPr>
      </w:pPr>
      <w:r w:rsidRPr="005B25A1">
        <w:rPr>
          <w:i/>
          <w:iCs/>
          <w:sz w:val="18"/>
          <w:szCs w:val="18"/>
        </w:rPr>
        <w:t>Sebastian (Qualcomm) provides r04 to remove the question on frequency bands; objects to earlier versions; (note that I created r04 as r03 was already on the server).</w:t>
      </w:r>
    </w:p>
    <w:p w14:paraId="00039257" w14:textId="77777777" w:rsidR="00825378" w:rsidRDefault="00825378" w:rsidP="00825378">
      <w:pPr>
        <w:pStyle w:val="FP"/>
        <w:keepNext/>
        <w:rPr>
          <w:i/>
          <w:iCs/>
          <w:sz w:val="18"/>
          <w:szCs w:val="18"/>
        </w:rPr>
      </w:pPr>
      <w:r w:rsidRPr="005B25A1">
        <w:rPr>
          <w:i/>
          <w:iCs/>
          <w:sz w:val="18"/>
          <w:szCs w:val="18"/>
        </w:rPr>
        <w:t>Runze (</w:t>
      </w:r>
      <w:proofErr w:type="spellStart"/>
      <w:r w:rsidRPr="005B25A1">
        <w:rPr>
          <w:i/>
          <w:iCs/>
          <w:sz w:val="18"/>
          <w:szCs w:val="18"/>
        </w:rPr>
        <w:t>huawei</w:t>
      </w:r>
      <w:proofErr w:type="spellEnd"/>
      <w:r w:rsidRPr="005B25A1">
        <w:rPr>
          <w:i/>
          <w:iCs/>
          <w:sz w:val="18"/>
          <w:szCs w:val="18"/>
        </w:rPr>
        <w:t>) agrees to Sebastian (Qualcomm) update.</w:t>
      </w:r>
    </w:p>
    <w:p w14:paraId="2411D4B8" w14:textId="77777777" w:rsidR="00825378" w:rsidRDefault="00825378" w:rsidP="00825378">
      <w:pPr>
        <w:pStyle w:val="FP"/>
        <w:keepNext/>
        <w:rPr>
          <w:i/>
          <w:iCs/>
          <w:sz w:val="18"/>
          <w:szCs w:val="18"/>
        </w:rPr>
      </w:pPr>
      <w:r w:rsidRPr="005B25A1">
        <w:rPr>
          <w:i/>
          <w:iCs/>
          <w:sz w:val="18"/>
          <w:szCs w:val="18"/>
        </w:rPr>
        <w:t>Lars (Sony) provides r05 and objects to earlier versions.</w:t>
      </w:r>
    </w:p>
    <w:p w14:paraId="5B1A6AC3" w14:textId="77777777" w:rsidR="00825378" w:rsidRDefault="00825378" w:rsidP="00825378">
      <w:pPr>
        <w:pStyle w:val="FP"/>
        <w:keepNext/>
        <w:rPr>
          <w:i/>
          <w:iCs/>
          <w:sz w:val="18"/>
          <w:szCs w:val="18"/>
        </w:rPr>
      </w:pPr>
      <w:r w:rsidRPr="005B25A1">
        <w:rPr>
          <w:i/>
          <w:iCs/>
          <w:sz w:val="18"/>
          <w:szCs w:val="18"/>
        </w:rPr>
        <w:t>Genadi (Lenovo) comments to Runze (Huawei) and Sebastian (Qualcomm).</w:t>
      </w:r>
    </w:p>
    <w:p w14:paraId="1F7EB34A" w14:textId="77777777" w:rsidR="00825378" w:rsidRDefault="00825378" w:rsidP="00825378">
      <w:pPr>
        <w:pStyle w:val="FP"/>
        <w:keepNext/>
        <w:rPr>
          <w:i/>
          <w:iCs/>
          <w:sz w:val="18"/>
          <w:szCs w:val="18"/>
        </w:rPr>
      </w:pPr>
      <w:r w:rsidRPr="005B25A1">
        <w:rPr>
          <w:i/>
          <w:iCs/>
          <w:sz w:val="18"/>
          <w:szCs w:val="18"/>
        </w:rPr>
        <w:t>Genadi (Lenovo) doesn't agree to the r05 provided by Lars (Sony).</w:t>
      </w:r>
    </w:p>
    <w:p w14:paraId="5AB0E404" w14:textId="77777777" w:rsidR="00825378" w:rsidRDefault="00825378" w:rsidP="00825378">
      <w:pPr>
        <w:pStyle w:val="FP"/>
        <w:keepNext/>
        <w:rPr>
          <w:i/>
          <w:iCs/>
          <w:sz w:val="18"/>
          <w:szCs w:val="18"/>
        </w:rPr>
      </w:pPr>
      <w:r w:rsidRPr="005B25A1">
        <w:rPr>
          <w:i/>
          <w:iCs/>
          <w:sz w:val="18"/>
          <w:szCs w:val="18"/>
        </w:rPr>
        <w:t>Lars (Sony) responds to Genadi (Lenovo).</w:t>
      </w:r>
    </w:p>
    <w:p w14:paraId="4F2847E4" w14:textId="77777777" w:rsidR="00825378" w:rsidRDefault="00825378" w:rsidP="00825378">
      <w:pPr>
        <w:pStyle w:val="FP"/>
        <w:keepNext/>
        <w:rPr>
          <w:i/>
          <w:iCs/>
          <w:sz w:val="18"/>
          <w:szCs w:val="18"/>
        </w:rPr>
      </w:pPr>
      <w:r w:rsidRPr="005B25A1">
        <w:rPr>
          <w:i/>
          <w:iCs/>
          <w:sz w:val="18"/>
          <w:szCs w:val="18"/>
        </w:rPr>
        <w:t>Runze (Huawei) prefers r04, but can live with r05.</w:t>
      </w:r>
    </w:p>
    <w:p w14:paraId="575AD8E2" w14:textId="77777777" w:rsidR="00825378" w:rsidRDefault="00825378" w:rsidP="00825378">
      <w:pPr>
        <w:pStyle w:val="FP"/>
        <w:keepNext/>
        <w:rPr>
          <w:i/>
          <w:iCs/>
          <w:sz w:val="18"/>
          <w:szCs w:val="18"/>
        </w:rPr>
      </w:pPr>
      <w:r w:rsidRPr="005B25A1">
        <w:rPr>
          <w:i/>
          <w:iCs/>
          <w:sz w:val="18"/>
          <w:szCs w:val="18"/>
        </w:rPr>
        <w:t>==== Comments Deadline ====.</w:t>
      </w:r>
    </w:p>
    <w:p w14:paraId="533F34E3" w14:textId="77777777" w:rsidR="00825378" w:rsidRPr="005B25A1" w:rsidRDefault="00825378" w:rsidP="00825378">
      <w:pPr>
        <w:pStyle w:val="FP"/>
        <w:keepNext/>
        <w:rPr>
          <w:i/>
          <w:iCs/>
          <w:sz w:val="18"/>
          <w:szCs w:val="18"/>
        </w:rPr>
      </w:pPr>
    </w:p>
    <w:p w14:paraId="7969DB2F" w14:textId="77777777" w:rsidR="00D747F2" w:rsidRPr="005B25A1" w:rsidRDefault="00D747F2" w:rsidP="00D747F2">
      <w:pPr>
        <w:keepNext/>
        <w:keepLines/>
        <w:rPr>
          <w:b/>
          <w:bCs/>
        </w:rPr>
      </w:pPr>
      <w:r>
        <w:rPr>
          <w:b/>
          <w:bCs/>
        </w:rPr>
        <w:t>Session comment</w:t>
      </w:r>
      <w:r w:rsidRPr="005B25A1">
        <w:rPr>
          <w:b/>
          <w:bCs/>
        </w:rPr>
        <w:t>:</w:t>
      </w:r>
    </w:p>
    <w:p w14:paraId="40CC6AE1" w14:textId="77777777" w:rsidR="00825378" w:rsidRPr="005B25A1" w:rsidRDefault="00825378" w:rsidP="00825378">
      <w:pPr>
        <w:keepNext/>
        <w:keepLines/>
      </w:pPr>
      <w:r w:rsidRPr="005B25A1">
        <w:t xml:space="preserve">Use r05 + cleanup of </w:t>
      </w:r>
      <w:proofErr w:type="spellStart"/>
      <w:r w:rsidRPr="005B25A1">
        <w:t>heaer</w:t>
      </w:r>
      <w:proofErr w:type="spellEnd"/>
      <w:r w:rsidRPr="005B25A1">
        <w:t>, action, meeting dates?</w:t>
      </w:r>
    </w:p>
    <w:p w14:paraId="1302B4CE" w14:textId="77777777" w:rsidR="00D747F2" w:rsidRPr="005B25A1" w:rsidRDefault="00D747F2" w:rsidP="00D747F2">
      <w:pPr>
        <w:keepNext/>
        <w:keepLines/>
        <w:rPr>
          <w:b/>
          <w:bCs/>
        </w:rPr>
      </w:pPr>
      <w:r>
        <w:rPr>
          <w:b/>
          <w:bCs/>
        </w:rPr>
        <w:t>CC#4</w:t>
      </w:r>
      <w:r w:rsidRPr="005B25A1">
        <w:rPr>
          <w:b/>
          <w:bCs/>
        </w:rPr>
        <w:t xml:space="preserve"> Discussion:</w:t>
      </w:r>
    </w:p>
    <w:p w14:paraId="474BEFCE" w14:textId="41CF3E42" w:rsidR="00825378" w:rsidRPr="005B25A1" w:rsidRDefault="00825378" w:rsidP="00825378">
      <w:pPr>
        <w:keepNext/>
        <w:keepLines/>
      </w:pPr>
      <w:r>
        <w:t xml:space="preserve">r07 was provided in the CC#4 folder. Ericsson asked to change the request to provide relevant parameters. r07 with this change was revised to </w:t>
      </w:r>
      <w:r w:rsidRPr="00CE3EC0">
        <w:rPr>
          <w:color w:val="0000FF"/>
        </w:rPr>
        <w:t>S2-2</w:t>
      </w:r>
      <w:r>
        <w:rPr>
          <w:color w:val="0000FF"/>
        </w:rPr>
        <w:t>501343</w:t>
      </w:r>
      <w:r>
        <w:t>.</w:t>
      </w:r>
      <w:r w:rsidRPr="00375008">
        <w:t xml:space="preserve"> </w:t>
      </w:r>
    </w:p>
    <w:p w14:paraId="02683248" w14:textId="77777777" w:rsidR="00825378" w:rsidRPr="00825378" w:rsidRDefault="00825378" w:rsidP="00825378">
      <w:pPr>
        <w:keepNext/>
        <w:keepLines/>
      </w:pPr>
      <w:r>
        <w:t xml:space="preserve">This was then </w:t>
      </w:r>
      <w:r w:rsidRPr="00C3284B">
        <w:rPr>
          <w:color w:val="FF0000"/>
          <w:lang w:eastAsia="en-US"/>
        </w:rPr>
        <w:t>approved</w:t>
      </w:r>
      <w:r>
        <w:t>.</w:t>
      </w:r>
    </w:p>
    <w:p w14:paraId="725DA3A9" w14:textId="77777777" w:rsidR="00825378" w:rsidRPr="00EB0339" w:rsidRDefault="00825378" w:rsidP="00825378">
      <w:r w:rsidRPr="005B25A1">
        <w:rPr>
          <w:b/>
          <w:bCs/>
        </w:rPr>
        <w:t>Status:</w:t>
      </w:r>
      <w:r>
        <w:t xml:space="preserve"> </w:t>
      </w:r>
      <w:r w:rsidRPr="00C3284B">
        <w:rPr>
          <w:color w:val="FF0000"/>
          <w:lang w:eastAsia="en-US"/>
        </w:rPr>
        <w:t>Approved</w:t>
      </w:r>
      <w:r>
        <w:t>.</w:t>
      </w:r>
    </w:p>
    <w:p w14:paraId="03D0E140" w14:textId="77777777" w:rsidR="00825378" w:rsidRDefault="00825378" w:rsidP="00825378">
      <w:pPr>
        <w:pStyle w:val="NormTop"/>
      </w:pPr>
      <w:r>
        <w:rPr>
          <w:color w:val="0000FF"/>
        </w:rPr>
        <w:t>S2-2501216</w:t>
      </w:r>
      <w:r w:rsidRPr="00D53282">
        <w:t xml:space="preserve"> </w:t>
      </w:r>
      <w:r>
        <w:t>(CR) 23.502 CR5144R2 (Rel-19, 'F'): Energy Saving indicator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Adding Energy Savings Indicator.</w:t>
      </w:r>
    </w:p>
    <w:p w14:paraId="7F5DFA9C" w14:textId="77777777" w:rsidR="00825378" w:rsidRPr="00B81031" w:rsidRDefault="00825378" w:rsidP="00825378">
      <w:pPr>
        <w:keepNext/>
        <w:keepLines/>
        <w:rPr>
          <w:i/>
        </w:rPr>
      </w:pPr>
      <w:r w:rsidRPr="00B81031">
        <w:rPr>
          <w:b/>
          <w:bCs/>
          <w:i/>
        </w:rPr>
        <w:t>Comment:</w:t>
      </w:r>
      <w:r>
        <w:rPr>
          <w:i/>
        </w:rPr>
        <w:t xml:space="preserve"> Revision of</w:t>
      </w:r>
      <w:r>
        <w:rPr>
          <w:color w:val="0000FF"/>
        </w:rPr>
        <w:t xml:space="preserve"> S2-2500253</w:t>
      </w:r>
      <w:r>
        <w:t>r05, merging</w:t>
      </w:r>
      <w:r>
        <w:rPr>
          <w:color w:val="0000FF"/>
        </w:rPr>
        <w:t xml:space="preserve"> S2-2500855</w:t>
      </w:r>
      <w:r>
        <w:t>.</w:t>
      </w:r>
    </w:p>
    <w:p w14:paraId="6D0AA00B" w14:textId="77777777" w:rsidR="00D747F2" w:rsidRPr="005B25A1" w:rsidRDefault="00D747F2" w:rsidP="00D747F2">
      <w:pPr>
        <w:keepNext/>
        <w:keepLines/>
        <w:rPr>
          <w:b/>
          <w:bCs/>
        </w:rPr>
      </w:pPr>
      <w:r>
        <w:rPr>
          <w:b/>
          <w:bCs/>
        </w:rPr>
        <w:t>Session comment</w:t>
      </w:r>
      <w:r w:rsidRPr="005B25A1">
        <w:rPr>
          <w:b/>
          <w:bCs/>
        </w:rPr>
        <w:t>:</w:t>
      </w:r>
    </w:p>
    <w:p w14:paraId="46008D1F" w14:textId="77777777" w:rsidR="00825378" w:rsidRPr="005B25A1" w:rsidRDefault="00825378" w:rsidP="00825378">
      <w:pPr>
        <w:keepNext/>
        <w:keepLines/>
      </w:pPr>
      <w:r w:rsidRPr="005B25A1">
        <w:t>Ericsson alternatives: 1: Agree</w:t>
      </w:r>
      <w:r>
        <w:rPr>
          <w:color w:val="0000FF"/>
        </w:rPr>
        <w:t xml:space="preserve"> S2-2500253</w:t>
      </w:r>
      <w:r>
        <w:t>r05 with the condition that RAN WG2/3 provides positive feedback on sending the Energy Saving Indication to NG-RAN 2: Agree</w:t>
      </w:r>
      <w:r>
        <w:rPr>
          <w:color w:val="0000FF"/>
        </w:rPr>
        <w:t xml:space="preserve"> S2-2500253</w:t>
      </w:r>
      <w:r>
        <w:t>r05 + Add the following editor's note in Step 21 of clause 4.2.2.2.2 and step 12 of clause 4.2.3.2and step 12: Editor's note: Whether the indicator is provided to the NG-RAN is FFS.</w:t>
      </w:r>
    </w:p>
    <w:p w14:paraId="69DEF017" w14:textId="77777777" w:rsidR="00D747F2" w:rsidRPr="005B25A1" w:rsidRDefault="00D747F2" w:rsidP="00D747F2">
      <w:pPr>
        <w:keepNext/>
        <w:keepLines/>
        <w:rPr>
          <w:b/>
          <w:bCs/>
        </w:rPr>
      </w:pPr>
      <w:r>
        <w:rPr>
          <w:b/>
          <w:bCs/>
        </w:rPr>
        <w:t>CC#4</w:t>
      </w:r>
      <w:r w:rsidRPr="005B25A1">
        <w:rPr>
          <w:b/>
          <w:bCs/>
        </w:rPr>
        <w:t xml:space="preserve"> Discussion:</w:t>
      </w:r>
    </w:p>
    <w:p w14:paraId="1BC7A3DE" w14:textId="2D774468" w:rsidR="00825378" w:rsidRPr="005B25A1" w:rsidRDefault="00825378" w:rsidP="00825378">
      <w:pPr>
        <w:keepNext/>
        <w:keepLines/>
      </w:pPr>
      <w:r w:rsidRPr="00825378">
        <w:rPr>
          <w:color w:val="0000FF"/>
        </w:rPr>
        <w:t>S2-2500253r05</w:t>
      </w:r>
      <w:r>
        <w:t xml:space="preserve"> was proposed. Ericsson proposed adding an editor's note with two options. CATT suggested using Option 2. r05 with these changes was agreed and should be used for </w:t>
      </w:r>
      <w:r>
        <w:rPr>
          <w:color w:val="0000FF"/>
        </w:rPr>
        <w:t>S2-2501216</w:t>
      </w:r>
      <w:r>
        <w:t>.</w:t>
      </w:r>
    </w:p>
    <w:p w14:paraId="3C16713F" w14:textId="77777777" w:rsidR="00825378" w:rsidRPr="00825378" w:rsidRDefault="00825378" w:rsidP="00825378">
      <w:pPr>
        <w:keepNext/>
        <w:keepLines/>
      </w:pPr>
      <w:r>
        <w:t xml:space="preserve">This was then </w:t>
      </w:r>
      <w:r w:rsidRPr="00C3284B">
        <w:rPr>
          <w:color w:val="FF0000"/>
          <w:lang w:eastAsia="en-US"/>
        </w:rPr>
        <w:t>approved</w:t>
      </w:r>
      <w:r>
        <w:t>.</w:t>
      </w:r>
    </w:p>
    <w:p w14:paraId="4403528E" w14:textId="77777777" w:rsidR="00825378" w:rsidRPr="00EB0339" w:rsidRDefault="00825378" w:rsidP="00825378">
      <w:r w:rsidRPr="005B25A1">
        <w:rPr>
          <w:b/>
          <w:bCs/>
        </w:rPr>
        <w:t>Status:</w:t>
      </w:r>
      <w:r>
        <w:t xml:space="preserve"> </w:t>
      </w:r>
      <w:r w:rsidRPr="00C3284B">
        <w:rPr>
          <w:color w:val="FF0000"/>
          <w:lang w:eastAsia="en-US"/>
        </w:rPr>
        <w:t>Approved</w:t>
      </w:r>
      <w:r>
        <w:t>.</w:t>
      </w:r>
    </w:p>
    <w:p w14:paraId="17EB3065" w14:textId="77777777" w:rsidR="00825378" w:rsidRDefault="00825378" w:rsidP="00825378">
      <w:pPr>
        <w:pStyle w:val="NormTop"/>
      </w:pPr>
      <w:r>
        <w:rPr>
          <w:color w:val="0000FF"/>
        </w:rPr>
        <w:t>S2-2501223</w:t>
      </w:r>
      <w:r w:rsidRPr="00D53282">
        <w:t xml:space="preserve"> </w:t>
      </w:r>
      <w:r>
        <w:t xml:space="preserve">(CR) 23.501 CR5963R1 (Rel-19, 'F'): Definition of non-3GPP device connection information (Source: Qualcomm Incorporated,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definition of non-3GPP device connection information and </w:t>
      </w:r>
      <w:proofErr w:type="spellStart"/>
      <w:r>
        <w:t>conatined</w:t>
      </w:r>
      <w:proofErr w:type="spellEnd"/>
      <w:r>
        <w:t xml:space="preserve"> parameters. The parameter to indicate adding or deleting QoS differentiation for non-3GPP device traffic is included in non-3GPP device connection </w:t>
      </w:r>
      <w:proofErr w:type="spellStart"/>
      <w:r>
        <w:t>informatio</w:t>
      </w:r>
      <w:proofErr w:type="spellEnd"/>
      <w:r>
        <w:t>.</w:t>
      </w:r>
    </w:p>
    <w:p w14:paraId="34AC54EE" w14:textId="77777777" w:rsidR="00825378" w:rsidRPr="00B81031" w:rsidRDefault="00825378" w:rsidP="00825378">
      <w:pPr>
        <w:keepNext/>
        <w:keepLines/>
        <w:rPr>
          <w:i/>
        </w:rPr>
      </w:pPr>
      <w:r w:rsidRPr="00B81031">
        <w:rPr>
          <w:b/>
          <w:bCs/>
          <w:i/>
        </w:rPr>
        <w:t>Comment:</w:t>
      </w:r>
      <w:r>
        <w:rPr>
          <w:i/>
        </w:rPr>
        <w:t xml:space="preserve"> Revision of</w:t>
      </w:r>
      <w:r>
        <w:rPr>
          <w:color w:val="0000FF"/>
        </w:rPr>
        <w:t xml:space="preserve"> S2-2500485</w:t>
      </w:r>
      <w:r>
        <w:t>r07+changes, merging</w:t>
      </w:r>
      <w:r>
        <w:rPr>
          <w:color w:val="0000FF"/>
        </w:rPr>
        <w:t xml:space="preserve"> S2-2500239 </w:t>
      </w:r>
      <w:r>
        <w:t>and</w:t>
      </w:r>
      <w:r>
        <w:rPr>
          <w:color w:val="0000FF"/>
        </w:rPr>
        <w:t xml:space="preserve"> S2-2500553</w:t>
      </w:r>
      <w:r>
        <w:t>.</w:t>
      </w:r>
    </w:p>
    <w:p w14:paraId="4BAABD82" w14:textId="77777777" w:rsidR="00D747F2" w:rsidRPr="005B25A1" w:rsidRDefault="00D747F2" w:rsidP="00D747F2">
      <w:pPr>
        <w:keepNext/>
        <w:keepLines/>
        <w:rPr>
          <w:b/>
          <w:bCs/>
        </w:rPr>
      </w:pPr>
      <w:r>
        <w:rPr>
          <w:b/>
          <w:bCs/>
        </w:rPr>
        <w:t>Session comment</w:t>
      </w:r>
      <w:r w:rsidRPr="005B25A1">
        <w:rPr>
          <w:b/>
          <w:bCs/>
        </w:rPr>
        <w:t>:</w:t>
      </w:r>
    </w:p>
    <w:p w14:paraId="6E29E018" w14:textId="77777777" w:rsidR="00825378" w:rsidRPr="005B25A1" w:rsidRDefault="00825378" w:rsidP="00825378">
      <w:pPr>
        <w:keepNext/>
        <w:keepLines/>
      </w:pPr>
      <w:r w:rsidRPr="005B25A1">
        <w:t>r07 seems OK for Ericsson.</w:t>
      </w:r>
    </w:p>
    <w:p w14:paraId="28AD9778" w14:textId="77777777" w:rsidR="00D747F2" w:rsidRPr="005B25A1" w:rsidRDefault="00D747F2" w:rsidP="00D747F2">
      <w:pPr>
        <w:keepNext/>
        <w:keepLines/>
        <w:rPr>
          <w:b/>
          <w:bCs/>
        </w:rPr>
      </w:pPr>
      <w:r>
        <w:rPr>
          <w:b/>
          <w:bCs/>
        </w:rPr>
        <w:t>CC#4</w:t>
      </w:r>
      <w:r w:rsidRPr="005B25A1">
        <w:rPr>
          <w:b/>
          <w:bCs/>
        </w:rPr>
        <w:t xml:space="preserve"> Discussion:</w:t>
      </w:r>
    </w:p>
    <w:p w14:paraId="6DDAA091" w14:textId="79590640" w:rsidR="00825378" w:rsidRPr="005B25A1" w:rsidRDefault="00825378" w:rsidP="00825378">
      <w:pPr>
        <w:keepNext/>
        <w:keepLines/>
      </w:pPr>
      <w:r>
        <w:t xml:space="preserve">The proposed </w:t>
      </w:r>
      <w:r>
        <w:rPr>
          <w:color w:val="0000FF"/>
        </w:rPr>
        <w:t>S2-2500485</w:t>
      </w:r>
      <w:r w:rsidRPr="00825378">
        <w:rPr>
          <w:color w:val="0000FF"/>
        </w:rPr>
        <w:t>r07</w:t>
      </w:r>
      <w:r>
        <w:t xml:space="preserve"> was confirmed.</w:t>
      </w:r>
    </w:p>
    <w:p w14:paraId="7CF84DD1" w14:textId="77777777" w:rsidR="00825378" w:rsidRPr="00825378" w:rsidRDefault="00825378" w:rsidP="00825378">
      <w:pPr>
        <w:keepNext/>
        <w:keepLines/>
      </w:pPr>
      <w:r>
        <w:t xml:space="preserve">This was then </w:t>
      </w:r>
      <w:r w:rsidRPr="00C3284B">
        <w:rPr>
          <w:color w:val="FF0000"/>
          <w:lang w:eastAsia="en-US"/>
        </w:rPr>
        <w:t>approved</w:t>
      </w:r>
      <w:r>
        <w:t>.</w:t>
      </w:r>
    </w:p>
    <w:p w14:paraId="5CCE429F" w14:textId="77777777" w:rsidR="00825378" w:rsidRPr="00EB0339" w:rsidRDefault="00825378" w:rsidP="00825378">
      <w:r w:rsidRPr="005B25A1">
        <w:rPr>
          <w:b/>
          <w:bCs/>
        </w:rPr>
        <w:t>Status:</w:t>
      </w:r>
      <w:r>
        <w:t xml:space="preserve"> </w:t>
      </w:r>
      <w:r w:rsidRPr="00C3284B">
        <w:rPr>
          <w:color w:val="FF0000"/>
          <w:lang w:eastAsia="en-US"/>
        </w:rPr>
        <w:t>Approved</w:t>
      </w:r>
      <w:r>
        <w:t>.</w:t>
      </w:r>
    </w:p>
    <w:p w14:paraId="4BA33080" w14:textId="77777777" w:rsidR="00825378" w:rsidRDefault="00825378" w:rsidP="00825378">
      <w:pPr>
        <w:pStyle w:val="NormTop"/>
      </w:pPr>
      <w:r>
        <w:rPr>
          <w:color w:val="0000FF"/>
        </w:rPr>
        <w:lastRenderedPageBreak/>
        <w:t>S2-2500232</w:t>
      </w:r>
      <w:r w:rsidRPr="00D53282">
        <w:t xml:space="preserve"> </w:t>
      </w:r>
      <w:r>
        <w:t>(CR) 23.288 CR1327 (Rel-19, 'B'): Support of VFL model training and inference with client intermediate results sharing between VFL clients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steps to support VFL model training and inference with VFL client information sharing on top of the agreed procedures. Remove ENs relevant to VFL client information sharing.</w:t>
      </w:r>
    </w:p>
    <w:p w14:paraId="4E8889CC" w14:textId="77777777" w:rsidR="00825378" w:rsidRPr="005B25A1" w:rsidRDefault="00825378" w:rsidP="00825378">
      <w:pPr>
        <w:pStyle w:val="FP"/>
        <w:keepNext/>
        <w:rPr>
          <w:b/>
          <w:bCs/>
          <w:i/>
          <w:iCs/>
          <w:sz w:val="18"/>
          <w:szCs w:val="18"/>
        </w:rPr>
      </w:pPr>
      <w:r w:rsidRPr="005B25A1">
        <w:rPr>
          <w:b/>
          <w:bCs/>
          <w:i/>
          <w:iCs/>
          <w:sz w:val="18"/>
          <w:szCs w:val="18"/>
        </w:rPr>
        <w:t>e-mail discussion:</w:t>
      </w:r>
    </w:p>
    <w:p w14:paraId="671B3524" w14:textId="77777777" w:rsidR="00825378" w:rsidRDefault="00825378" w:rsidP="00825378">
      <w:pPr>
        <w:pStyle w:val="FP"/>
        <w:keepNext/>
        <w:rPr>
          <w:i/>
          <w:iCs/>
          <w:sz w:val="18"/>
          <w:szCs w:val="18"/>
        </w:rPr>
      </w:pPr>
      <w:r w:rsidRPr="005B25A1">
        <w:rPr>
          <w:i/>
          <w:iCs/>
          <w:sz w:val="18"/>
          <w:szCs w:val="18"/>
        </w:rPr>
        <w:t>Yuang(ZTE) provides comment.</w:t>
      </w:r>
    </w:p>
    <w:p w14:paraId="19D2A4B6" w14:textId="77777777" w:rsidR="00825378" w:rsidRDefault="00825378" w:rsidP="00825378">
      <w:pPr>
        <w:pStyle w:val="FP"/>
        <w:keepNext/>
        <w:rPr>
          <w:i/>
          <w:iCs/>
          <w:sz w:val="18"/>
          <w:szCs w:val="18"/>
        </w:rPr>
      </w:pPr>
      <w:r w:rsidRPr="005B25A1">
        <w:rPr>
          <w:i/>
          <w:iCs/>
          <w:sz w:val="18"/>
          <w:szCs w:val="18"/>
        </w:rPr>
        <w:t xml:space="preserve">Haiyang (Huawei) provides comments, considering </w:t>
      </w:r>
      <w:proofErr w:type="spellStart"/>
      <w:r w:rsidRPr="005B25A1">
        <w:rPr>
          <w:i/>
          <w:iCs/>
          <w:sz w:val="18"/>
          <w:szCs w:val="18"/>
        </w:rPr>
        <w:t>splitNN</w:t>
      </w:r>
      <w:proofErr w:type="spellEnd"/>
      <w:r w:rsidRPr="005B25A1">
        <w:rPr>
          <w:i/>
          <w:iCs/>
          <w:sz w:val="18"/>
          <w:szCs w:val="18"/>
        </w:rPr>
        <w:t xml:space="preserve"> requires initial model distribution.</w:t>
      </w:r>
    </w:p>
    <w:p w14:paraId="41058C8B" w14:textId="77777777" w:rsidR="00825378" w:rsidRDefault="00825378" w:rsidP="00825378">
      <w:pPr>
        <w:pStyle w:val="FP"/>
        <w:keepNext/>
        <w:rPr>
          <w:i/>
          <w:iCs/>
          <w:sz w:val="18"/>
          <w:szCs w:val="18"/>
        </w:rPr>
      </w:pPr>
      <w:r w:rsidRPr="005B25A1">
        <w:rPr>
          <w:i/>
          <w:iCs/>
          <w:sz w:val="18"/>
          <w:szCs w:val="18"/>
        </w:rPr>
        <w:t>Tingyu (Samsung) provides r01 and replies to Haiyang (Huawei) and Yuang (ZTE).</w:t>
      </w:r>
    </w:p>
    <w:p w14:paraId="0CED93B4" w14:textId="77777777" w:rsidR="00825378" w:rsidRDefault="00825378" w:rsidP="00825378">
      <w:pPr>
        <w:pStyle w:val="FP"/>
        <w:keepNext/>
        <w:rPr>
          <w:i/>
          <w:iCs/>
          <w:sz w:val="18"/>
          <w:szCs w:val="18"/>
        </w:rPr>
      </w:pPr>
      <w:r w:rsidRPr="005B25A1">
        <w:rPr>
          <w:i/>
          <w:iCs/>
          <w:sz w:val="18"/>
          <w:szCs w:val="18"/>
        </w:rPr>
        <w:t>Yuang (ZTE) replies Tingyu (Samsung), can accept this CR with or without the new note you proposed.</w:t>
      </w:r>
    </w:p>
    <w:p w14:paraId="114826C0" w14:textId="77777777" w:rsidR="00825378" w:rsidRDefault="00825378" w:rsidP="00825378">
      <w:pPr>
        <w:pStyle w:val="FP"/>
        <w:keepNext/>
        <w:rPr>
          <w:i/>
          <w:iCs/>
          <w:sz w:val="18"/>
          <w:szCs w:val="18"/>
        </w:rPr>
      </w:pPr>
      <w:r w:rsidRPr="005B25A1">
        <w:rPr>
          <w:i/>
          <w:iCs/>
          <w:sz w:val="18"/>
          <w:szCs w:val="18"/>
        </w:rPr>
        <w:t>Thomas(Nokia) raises concerns.</w:t>
      </w:r>
    </w:p>
    <w:p w14:paraId="18035CBC" w14:textId="77777777" w:rsidR="00825378" w:rsidRDefault="00825378" w:rsidP="00825378">
      <w:pPr>
        <w:pStyle w:val="FP"/>
        <w:keepNext/>
        <w:rPr>
          <w:i/>
          <w:iCs/>
          <w:sz w:val="18"/>
          <w:szCs w:val="18"/>
        </w:rPr>
      </w:pPr>
      <w:r w:rsidRPr="005B25A1">
        <w:rPr>
          <w:i/>
          <w:iCs/>
          <w:sz w:val="18"/>
          <w:szCs w:val="18"/>
        </w:rPr>
        <w:t>Tingyu (Samsung) provides r02, and replies to Thomas(Nokia) and thanks Yuang(ZTE) for the support.</w:t>
      </w:r>
    </w:p>
    <w:p w14:paraId="540948A0" w14:textId="77777777" w:rsidR="00825378" w:rsidRDefault="00825378" w:rsidP="00825378">
      <w:pPr>
        <w:pStyle w:val="FP"/>
        <w:keepNext/>
        <w:rPr>
          <w:i/>
          <w:iCs/>
          <w:sz w:val="18"/>
          <w:szCs w:val="18"/>
        </w:rPr>
      </w:pPr>
      <w:r w:rsidRPr="005B25A1">
        <w:rPr>
          <w:i/>
          <w:iCs/>
          <w:sz w:val="18"/>
          <w:szCs w:val="18"/>
        </w:rPr>
        <w:t>Haiyang (Huawei) provides concerns, suggests a way forward.</w:t>
      </w:r>
    </w:p>
    <w:p w14:paraId="0334020A" w14:textId="77777777" w:rsidR="00825378" w:rsidRDefault="00825378" w:rsidP="00825378">
      <w:pPr>
        <w:pStyle w:val="FP"/>
        <w:keepNext/>
        <w:rPr>
          <w:i/>
          <w:iCs/>
          <w:sz w:val="18"/>
          <w:szCs w:val="18"/>
        </w:rPr>
      </w:pPr>
      <w:r w:rsidRPr="005B25A1">
        <w:rPr>
          <w:i/>
          <w:iCs/>
          <w:sz w:val="18"/>
          <w:szCs w:val="18"/>
        </w:rPr>
        <w:t>Yuang(ZTE) replies Haiyang(Huawei).</w:t>
      </w:r>
    </w:p>
    <w:p w14:paraId="7D3ED9EC" w14:textId="77777777" w:rsidR="00825378" w:rsidRDefault="00825378" w:rsidP="00825378">
      <w:pPr>
        <w:pStyle w:val="FP"/>
        <w:keepNext/>
        <w:rPr>
          <w:i/>
          <w:iCs/>
          <w:sz w:val="18"/>
          <w:szCs w:val="18"/>
        </w:rPr>
      </w:pPr>
      <w:r w:rsidRPr="005B25A1">
        <w:rPr>
          <w:i/>
          <w:iCs/>
          <w:sz w:val="18"/>
          <w:szCs w:val="18"/>
        </w:rPr>
        <w:t>Tingyu (Samsung) replies to Haiyang (Huawei).</w:t>
      </w:r>
    </w:p>
    <w:p w14:paraId="6F3B3DF3" w14:textId="77777777" w:rsidR="00825378" w:rsidRDefault="00825378" w:rsidP="00825378">
      <w:pPr>
        <w:pStyle w:val="FP"/>
        <w:keepNext/>
        <w:rPr>
          <w:i/>
          <w:iCs/>
          <w:sz w:val="18"/>
          <w:szCs w:val="18"/>
        </w:rPr>
      </w:pPr>
      <w:r w:rsidRPr="005B25A1">
        <w:rPr>
          <w:i/>
          <w:iCs/>
          <w:sz w:val="18"/>
          <w:szCs w:val="18"/>
        </w:rPr>
        <w:t>Thomas (Nokia) provides r03, objects against previous revisions and original version.</w:t>
      </w:r>
    </w:p>
    <w:p w14:paraId="4EC496ED" w14:textId="77777777" w:rsidR="00825378" w:rsidRDefault="00825378" w:rsidP="00825378">
      <w:pPr>
        <w:pStyle w:val="FP"/>
        <w:keepNext/>
        <w:rPr>
          <w:i/>
          <w:iCs/>
          <w:sz w:val="18"/>
          <w:szCs w:val="18"/>
        </w:rPr>
      </w:pPr>
      <w:r w:rsidRPr="005B25A1">
        <w:rPr>
          <w:i/>
          <w:iCs/>
          <w:sz w:val="18"/>
          <w:szCs w:val="18"/>
        </w:rPr>
        <w:t>Tingyu (Samsung) thanks Thomas (Nokia) for the support and provides r04.</w:t>
      </w:r>
    </w:p>
    <w:p w14:paraId="66DEE17B" w14:textId="77777777" w:rsidR="00825378" w:rsidRDefault="00825378" w:rsidP="00825378">
      <w:pPr>
        <w:pStyle w:val="FP"/>
        <w:keepNext/>
        <w:rPr>
          <w:i/>
          <w:iCs/>
          <w:sz w:val="18"/>
          <w:szCs w:val="18"/>
        </w:rPr>
      </w:pPr>
      <w:r w:rsidRPr="005B25A1">
        <w:rPr>
          <w:i/>
          <w:iCs/>
          <w:sz w:val="18"/>
          <w:szCs w:val="18"/>
        </w:rPr>
        <w:t>Belen (Ericsson) provides r05 with some EN on how aggregator is selected.</w:t>
      </w:r>
    </w:p>
    <w:p w14:paraId="0F7D0E4B" w14:textId="77777777" w:rsidR="00825378" w:rsidRDefault="00825378" w:rsidP="00825378">
      <w:pPr>
        <w:pStyle w:val="FP"/>
        <w:keepNext/>
        <w:rPr>
          <w:i/>
          <w:iCs/>
          <w:sz w:val="18"/>
          <w:szCs w:val="18"/>
        </w:rPr>
      </w:pPr>
      <w:r w:rsidRPr="005B25A1">
        <w:rPr>
          <w:i/>
          <w:iCs/>
          <w:sz w:val="18"/>
          <w:szCs w:val="18"/>
        </w:rPr>
        <w:t>Tingyu (Samsung) replies to Belen (Ericsson).</w:t>
      </w:r>
    </w:p>
    <w:p w14:paraId="4B9A0838" w14:textId="77777777" w:rsidR="00825378" w:rsidRDefault="00825378" w:rsidP="00825378">
      <w:pPr>
        <w:pStyle w:val="FP"/>
        <w:keepNext/>
        <w:rPr>
          <w:i/>
          <w:iCs/>
          <w:sz w:val="18"/>
          <w:szCs w:val="18"/>
        </w:rPr>
      </w:pPr>
      <w:r w:rsidRPr="005B25A1">
        <w:rPr>
          <w:i/>
          <w:iCs/>
          <w:sz w:val="18"/>
          <w:szCs w:val="18"/>
        </w:rPr>
        <w:t>Haiyang (Huawei) replies.</w:t>
      </w:r>
    </w:p>
    <w:p w14:paraId="6F3A364A" w14:textId="77777777" w:rsidR="00825378" w:rsidRDefault="00825378" w:rsidP="00825378">
      <w:pPr>
        <w:pStyle w:val="FP"/>
        <w:keepNext/>
        <w:rPr>
          <w:i/>
          <w:iCs/>
          <w:sz w:val="18"/>
          <w:szCs w:val="18"/>
        </w:rPr>
      </w:pPr>
      <w:r w:rsidRPr="005B25A1">
        <w:rPr>
          <w:i/>
          <w:iCs/>
          <w:sz w:val="18"/>
          <w:szCs w:val="18"/>
        </w:rPr>
        <w:t>==== General Revisions Deadline ====.</w:t>
      </w:r>
    </w:p>
    <w:p w14:paraId="2741AEF1" w14:textId="77777777" w:rsidR="00825378" w:rsidRDefault="00825378" w:rsidP="00825378">
      <w:pPr>
        <w:pStyle w:val="FP"/>
        <w:keepNext/>
        <w:rPr>
          <w:i/>
          <w:iCs/>
          <w:sz w:val="18"/>
          <w:szCs w:val="18"/>
        </w:rPr>
      </w:pPr>
      <w:r w:rsidRPr="005B25A1">
        <w:rPr>
          <w:i/>
          <w:iCs/>
          <w:sz w:val="18"/>
          <w:szCs w:val="18"/>
        </w:rPr>
        <w:t>Thomas(Nokia) accepts r05 and supports Belen EN within.</w:t>
      </w:r>
    </w:p>
    <w:p w14:paraId="1DE12959" w14:textId="77777777" w:rsidR="00825378" w:rsidRDefault="00825378" w:rsidP="00825378">
      <w:pPr>
        <w:pStyle w:val="FP"/>
        <w:keepNext/>
        <w:rPr>
          <w:i/>
          <w:iCs/>
          <w:sz w:val="18"/>
          <w:szCs w:val="18"/>
        </w:rPr>
      </w:pPr>
      <w:r w:rsidRPr="005B25A1">
        <w:rPr>
          <w:i/>
          <w:iCs/>
          <w:sz w:val="18"/>
          <w:szCs w:val="18"/>
        </w:rPr>
        <w:t>David (Apple) would like to co-sign this CR.</w:t>
      </w:r>
    </w:p>
    <w:p w14:paraId="61FBEDFB" w14:textId="77777777" w:rsidR="00825378" w:rsidRDefault="00825378" w:rsidP="00825378">
      <w:pPr>
        <w:pStyle w:val="FP"/>
        <w:keepNext/>
        <w:rPr>
          <w:i/>
          <w:iCs/>
          <w:sz w:val="18"/>
          <w:szCs w:val="18"/>
        </w:rPr>
      </w:pPr>
      <w:r w:rsidRPr="005B25A1">
        <w:rPr>
          <w:i/>
          <w:iCs/>
          <w:sz w:val="18"/>
          <w:szCs w:val="18"/>
        </w:rPr>
        <w:t>Yuang (ZTE) would like to co-sign this CR.</w:t>
      </w:r>
    </w:p>
    <w:p w14:paraId="18E5AE4C" w14:textId="77777777" w:rsidR="00825378" w:rsidRDefault="00825378" w:rsidP="00825378">
      <w:pPr>
        <w:pStyle w:val="FP"/>
        <w:keepNext/>
        <w:rPr>
          <w:i/>
          <w:iCs/>
          <w:sz w:val="18"/>
          <w:szCs w:val="18"/>
        </w:rPr>
      </w:pPr>
      <w:r w:rsidRPr="005B25A1">
        <w:rPr>
          <w:i/>
          <w:iCs/>
          <w:sz w:val="18"/>
          <w:szCs w:val="18"/>
        </w:rPr>
        <w:t>Dimitris (Lenovo) also co-signs.</w:t>
      </w:r>
    </w:p>
    <w:p w14:paraId="3E5C539B" w14:textId="77777777" w:rsidR="00825378" w:rsidRDefault="00825378" w:rsidP="00825378">
      <w:pPr>
        <w:pStyle w:val="FP"/>
        <w:keepNext/>
        <w:rPr>
          <w:i/>
          <w:iCs/>
          <w:sz w:val="18"/>
          <w:szCs w:val="18"/>
        </w:rPr>
      </w:pPr>
      <w:r w:rsidRPr="005B25A1">
        <w:rPr>
          <w:i/>
          <w:iCs/>
          <w:sz w:val="18"/>
          <w:szCs w:val="18"/>
        </w:rPr>
        <w:t>Jingran(OPPO) would like to co-sign this CR.</w:t>
      </w:r>
    </w:p>
    <w:p w14:paraId="77002B69" w14:textId="77777777" w:rsidR="00825378" w:rsidRDefault="00825378" w:rsidP="00825378">
      <w:pPr>
        <w:pStyle w:val="FP"/>
        <w:keepNext/>
        <w:rPr>
          <w:i/>
          <w:iCs/>
          <w:sz w:val="18"/>
          <w:szCs w:val="18"/>
        </w:rPr>
      </w:pPr>
      <w:r w:rsidRPr="005B25A1">
        <w:rPr>
          <w:i/>
          <w:iCs/>
          <w:sz w:val="18"/>
          <w:szCs w:val="18"/>
        </w:rPr>
        <w:t>Haiyang (Huawei) suggests to postpone.</w:t>
      </w:r>
    </w:p>
    <w:p w14:paraId="5C8E4DA2" w14:textId="77777777" w:rsidR="00825378" w:rsidRDefault="00825378" w:rsidP="00825378">
      <w:pPr>
        <w:pStyle w:val="FP"/>
        <w:keepNext/>
        <w:rPr>
          <w:i/>
          <w:iCs/>
          <w:sz w:val="18"/>
          <w:szCs w:val="18"/>
        </w:rPr>
      </w:pPr>
      <w:r w:rsidRPr="005B25A1">
        <w:rPr>
          <w:i/>
          <w:iCs/>
          <w:sz w:val="18"/>
          <w:szCs w:val="18"/>
        </w:rPr>
        <w:t>Tingyu (Samsung) cannot accept Haiyang (Huawei)'s LATE and wrong comments.</w:t>
      </w:r>
    </w:p>
    <w:p w14:paraId="5A452EAB" w14:textId="77777777" w:rsidR="00825378" w:rsidRDefault="00825378" w:rsidP="00825378">
      <w:pPr>
        <w:pStyle w:val="FP"/>
        <w:keepNext/>
        <w:rPr>
          <w:i/>
          <w:iCs/>
          <w:sz w:val="18"/>
          <w:szCs w:val="18"/>
        </w:rPr>
      </w:pPr>
      <w:r w:rsidRPr="005B25A1">
        <w:rPr>
          <w:i/>
          <w:iCs/>
          <w:sz w:val="18"/>
          <w:szCs w:val="18"/>
        </w:rPr>
        <w:t>Tingyu (Samsung) proposes to add an EN: whether and how the split ML models will be allocated to VFL clients that will share intermediate results with other VFL clients is FFS.</w:t>
      </w:r>
    </w:p>
    <w:p w14:paraId="2B1C48C3" w14:textId="77777777" w:rsidR="00825378" w:rsidRDefault="00825378" w:rsidP="00825378">
      <w:pPr>
        <w:pStyle w:val="FP"/>
        <w:keepNext/>
        <w:rPr>
          <w:i/>
          <w:iCs/>
          <w:sz w:val="18"/>
          <w:szCs w:val="18"/>
        </w:rPr>
      </w:pPr>
      <w:r w:rsidRPr="005B25A1">
        <w:rPr>
          <w:i/>
          <w:iCs/>
          <w:sz w:val="18"/>
          <w:szCs w:val="18"/>
        </w:rPr>
        <w:t>==== Comments Deadline ====.</w:t>
      </w:r>
    </w:p>
    <w:p w14:paraId="7720373B" w14:textId="77777777" w:rsidR="00825378" w:rsidRDefault="00825378" w:rsidP="00825378">
      <w:pPr>
        <w:pStyle w:val="FP"/>
        <w:keepNext/>
        <w:rPr>
          <w:i/>
          <w:iCs/>
          <w:sz w:val="18"/>
          <w:szCs w:val="18"/>
        </w:rPr>
      </w:pPr>
      <w:r w:rsidRPr="005B25A1">
        <w:rPr>
          <w:i/>
          <w:iCs/>
          <w:sz w:val="18"/>
          <w:szCs w:val="18"/>
        </w:rPr>
        <w:t xml:space="preserve">Haiyang (Huawei) comments, suggest to reword the EN as 'The feature of client sharing intermediate results relying on split ML models and distributed the </w:t>
      </w:r>
      <w:proofErr w:type="spellStart"/>
      <w:r w:rsidRPr="005B25A1">
        <w:rPr>
          <w:i/>
          <w:iCs/>
          <w:sz w:val="18"/>
          <w:szCs w:val="18"/>
        </w:rPr>
        <w:t>splited</w:t>
      </w:r>
      <w:proofErr w:type="spellEnd"/>
      <w:r w:rsidRPr="005B25A1">
        <w:rPr>
          <w:i/>
          <w:iCs/>
          <w:sz w:val="18"/>
          <w:szCs w:val="18"/>
        </w:rPr>
        <w:t xml:space="preserve"> model to the clients, how the split ML models will be allocated to VFL clients that will share intermediate results with other VFL clients is FFS'.</w:t>
      </w:r>
    </w:p>
    <w:p w14:paraId="29F3BCD5" w14:textId="77777777" w:rsidR="00825378" w:rsidRDefault="00825378" w:rsidP="00825378">
      <w:pPr>
        <w:pStyle w:val="FP"/>
        <w:keepNext/>
        <w:rPr>
          <w:i/>
          <w:iCs/>
          <w:sz w:val="18"/>
          <w:szCs w:val="18"/>
        </w:rPr>
      </w:pPr>
      <w:r w:rsidRPr="005B25A1">
        <w:rPr>
          <w:i/>
          <w:iCs/>
          <w:sz w:val="18"/>
          <w:szCs w:val="18"/>
        </w:rPr>
        <w:t xml:space="preserve">Tingyu (Samsung) proposes a revised EN: The feature of client sharing intermediate results relying on For split ML models and distributed the </w:t>
      </w:r>
      <w:proofErr w:type="spellStart"/>
      <w:r w:rsidRPr="005B25A1">
        <w:rPr>
          <w:i/>
          <w:iCs/>
          <w:sz w:val="18"/>
          <w:szCs w:val="18"/>
        </w:rPr>
        <w:t>splited</w:t>
      </w:r>
      <w:proofErr w:type="spellEnd"/>
      <w:r w:rsidRPr="005B25A1">
        <w:rPr>
          <w:i/>
          <w:iCs/>
          <w:sz w:val="18"/>
          <w:szCs w:val="18"/>
        </w:rPr>
        <w:t xml:space="preserve"> model to the clients, how the split ML models will be allocated to VFL clients that will share intermediate results with other VFL clients is FFS.</w:t>
      </w:r>
    </w:p>
    <w:p w14:paraId="06A00E86" w14:textId="77777777" w:rsidR="00825378" w:rsidRPr="005B25A1" w:rsidRDefault="00825378" w:rsidP="00825378">
      <w:pPr>
        <w:pStyle w:val="FP"/>
        <w:keepNext/>
        <w:rPr>
          <w:i/>
          <w:iCs/>
          <w:sz w:val="18"/>
          <w:szCs w:val="18"/>
        </w:rPr>
      </w:pPr>
    </w:p>
    <w:p w14:paraId="7034F346" w14:textId="77777777" w:rsidR="00D747F2" w:rsidRPr="005B25A1" w:rsidRDefault="00D747F2" w:rsidP="00D747F2">
      <w:pPr>
        <w:keepNext/>
        <w:keepLines/>
        <w:rPr>
          <w:b/>
          <w:bCs/>
        </w:rPr>
      </w:pPr>
      <w:r>
        <w:rPr>
          <w:b/>
          <w:bCs/>
        </w:rPr>
        <w:t>Session comment</w:t>
      </w:r>
      <w:r w:rsidRPr="005B25A1">
        <w:rPr>
          <w:b/>
          <w:bCs/>
        </w:rPr>
        <w:t>:</w:t>
      </w:r>
    </w:p>
    <w:p w14:paraId="251985C8" w14:textId="77777777" w:rsidR="00825378" w:rsidRPr="005B25A1" w:rsidRDefault="00825378" w:rsidP="00825378">
      <w:pPr>
        <w:keepNext/>
        <w:keepLines/>
      </w:pPr>
      <w:r w:rsidRPr="005B25A1">
        <w:t>Agree r05 + : -Add EN as 'The feature of client sharing intermediate results relying on split ML models and distributed the split model to the clients, how the split ML models will be allocated to VFL clients that will share intermediate results with other VFL clients is FFS'?</w:t>
      </w:r>
    </w:p>
    <w:p w14:paraId="2698ACC3" w14:textId="77777777" w:rsidR="00D747F2" w:rsidRPr="005B25A1" w:rsidRDefault="00D747F2" w:rsidP="00D747F2">
      <w:pPr>
        <w:keepNext/>
        <w:keepLines/>
        <w:rPr>
          <w:b/>
          <w:bCs/>
        </w:rPr>
      </w:pPr>
      <w:r>
        <w:rPr>
          <w:b/>
          <w:bCs/>
        </w:rPr>
        <w:t>CC#4</w:t>
      </w:r>
      <w:r w:rsidRPr="005B25A1">
        <w:rPr>
          <w:b/>
          <w:bCs/>
        </w:rPr>
        <w:t xml:space="preserve"> Discussion:</w:t>
      </w:r>
    </w:p>
    <w:p w14:paraId="04519C23" w14:textId="280E660E" w:rsidR="00825378" w:rsidRPr="00675E99" w:rsidRDefault="00675E99" w:rsidP="00825378">
      <w:pPr>
        <w:keepNext/>
        <w:keepLines/>
      </w:pPr>
      <w:r>
        <w:t xml:space="preserve">Samsung asked whether r05 without the additional EN can be agreed. Huawei could not agree this without an Editor's note. Ericsson could not accept including the EN. MediaTek suggested accepting r05 and refining at the next meeting if necessary. This was </w:t>
      </w:r>
      <w:r w:rsidRPr="00675E99">
        <w:rPr>
          <w:color w:val="0000FF"/>
        </w:rPr>
        <w:t>postponed</w:t>
      </w:r>
      <w:r>
        <w:t>.</w:t>
      </w:r>
    </w:p>
    <w:p w14:paraId="49DF9D37" w14:textId="1B934DF6" w:rsidR="00825378" w:rsidRPr="00EB0339" w:rsidRDefault="00825378" w:rsidP="00825378">
      <w:r w:rsidRPr="005B25A1">
        <w:rPr>
          <w:b/>
          <w:bCs/>
        </w:rPr>
        <w:t>Status:</w:t>
      </w:r>
      <w:r>
        <w:t xml:space="preserve"> </w:t>
      </w:r>
      <w:r w:rsidR="00675E99" w:rsidRPr="00675E99">
        <w:rPr>
          <w:color w:val="0000FF"/>
        </w:rPr>
        <w:t>Postponed</w:t>
      </w:r>
      <w:r w:rsidR="00675E99">
        <w:t>.</w:t>
      </w:r>
    </w:p>
    <w:p w14:paraId="21113FB8" w14:textId="77777777" w:rsidR="00675E99" w:rsidRDefault="00675E99" w:rsidP="00675E99">
      <w:pPr>
        <w:pStyle w:val="NormTop"/>
      </w:pPr>
      <w:r>
        <w:rPr>
          <w:color w:val="0000FF"/>
        </w:rPr>
        <w:lastRenderedPageBreak/>
        <w:t>S2-2500334</w:t>
      </w:r>
      <w:r w:rsidRPr="00D53282">
        <w:t xml:space="preserve"> </w:t>
      </w:r>
      <w:r>
        <w:t>(CR) 23.288 CR1333 (Rel-19, 'B'): Resolve some ENs in the vertical federated learning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trusted AF as the VFL server case. Remove the following ENs: Editor's note: It is FFS whether additional parameters are needed to send from the VFL server to VFL client, e.g. parameters used in training phase and parameters from.</w:t>
      </w:r>
    </w:p>
    <w:p w14:paraId="2DC6323D" w14:textId="77777777" w:rsidR="00675E99" w:rsidRPr="005B25A1" w:rsidRDefault="00675E99" w:rsidP="00675E99">
      <w:pPr>
        <w:keepNext/>
        <w:keepLines/>
        <w:rPr>
          <w:b/>
          <w:bCs/>
        </w:rPr>
      </w:pPr>
      <w:r w:rsidRPr="005B25A1">
        <w:rPr>
          <w:b/>
          <w:bCs/>
        </w:rPr>
        <w:t>Convenor comment:</w:t>
      </w:r>
    </w:p>
    <w:p w14:paraId="27821113" w14:textId="77777777" w:rsidR="00675E99" w:rsidRPr="005B25A1" w:rsidRDefault="00675E99" w:rsidP="00675E99">
      <w:pPr>
        <w:keepNext/>
        <w:keepLines/>
      </w:pPr>
      <w:r w:rsidRPr="005B25A1">
        <w:t>Issue #4.</w:t>
      </w:r>
    </w:p>
    <w:p w14:paraId="43D5C13F" w14:textId="77777777" w:rsidR="00675E99" w:rsidRPr="005B25A1" w:rsidRDefault="00675E99" w:rsidP="00675E99">
      <w:pPr>
        <w:pStyle w:val="FP"/>
        <w:keepNext/>
        <w:rPr>
          <w:b/>
          <w:bCs/>
          <w:i/>
          <w:iCs/>
          <w:sz w:val="18"/>
          <w:szCs w:val="18"/>
        </w:rPr>
      </w:pPr>
      <w:r w:rsidRPr="005B25A1">
        <w:rPr>
          <w:b/>
          <w:bCs/>
          <w:i/>
          <w:iCs/>
          <w:sz w:val="18"/>
          <w:szCs w:val="18"/>
        </w:rPr>
        <w:t>e-mail discussion:</w:t>
      </w:r>
    </w:p>
    <w:p w14:paraId="7A636254" w14:textId="77777777" w:rsidR="00675E99" w:rsidRDefault="00675E99" w:rsidP="00675E99">
      <w:pPr>
        <w:pStyle w:val="FP"/>
        <w:keepNext/>
        <w:rPr>
          <w:i/>
          <w:iCs/>
          <w:sz w:val="18"/>
          <w:szCs w:val="18"/>
        </w:rPr>
      </w:pPr>
      <w:r w:rsidRPr="005B25A1">
        <w:rPr>
          <w:i/>
          <w:iCs/>
          <w:sz w:val="18"/>
          <w:szCs w:val="18"/>
        </w:rPr>
        <w:t>Xiaobo (vivo) provides comments and proposes to focus on Issue #3 for inference.</w:t>
      </w:r>
    </w:p>
    <w:p w14:paraId="51C0258E" w14:textId="77777777" w:rsidR="00675E99" w:rsidRDefault="00675E99" w:rsidP="00675E99">
      <w:pPr>
        <w:pStyle w:val="FP"/>
        <w:keepNext/>
        <w:rPr>
          <w:i/>
          <w:iCs/>
          <w:sz w:val="18"/>
          <w:szCs w:val="18"/>
        </w:rPr>
      </w:pPr>
      <w:r w:rsidRPr="005B25A1">
        <w:rPr>
          <w:i/>
          <w:iCs/>
          <w:sz w:val="18"/>
          <w:szCs w:val="18"/>
        </w:rPr>
        <w:t xml:space="preserve">Thomas(Nokia) comments that it is not clear what topics are supposed to constitute issue 4 vs issue 3 and that a loft of conflicting changes are likely to be encountered as well as textual </w:t>
      </w:r>
      <w:proofErr w:type="spellStart"/>
      <w:r w:rsidRPr="005B25A1">
        <w:rPr>
          <w:i/>
          <w:iCs/>
          <w:sz w:val="18"/>
          <w:szCs w:val="18"/>
        </w:rPr>
        <w:t>overlapps</w:t>
      </w:r>
      <w:proofErr w:type="spellEnd"/>
      <w:r w:rsidRPr="005B25A1">
        <w:rPr>
          <w:i/>
          <w:iCs/>
          <w:sz w:val="18"/>
          <w:szCs w:val="18"/>
        </w:rPr>
        <w:t>.</w:t>
      </w:r>
    </w:p>
    <w:p w14:paraId="536D87EF" w14:textId="77777777" w:rsidR="00675E99" w:rsidRDefault="00675E99" w:rsidP="00675E99">
      <w:pPr>
        <w:pStyle w:val="FP"/>
        <w:keepNext/>
        <w:rPr>
          <w:i/>
          <w:iCs/>
          <w:sz w:val="18"/>
          <w:szCs w:val="18"/>
        </w:rPr>
      </w:pPr>
      <w:r w:rsidRPr="005B25A1">
        <w:rPr>
          <w:i/>
          <w:iCs/>
          <w:sz w:val="18"/>
          <w:szCs w:val="18"/>
        </w:rPr>
        <w:t>Suggest a merger for contributions related to inference.</w:t>
      </w:r>
    </w:p>
    <w:p w14:paraId="2C04C360" w14:textId="77777777" w:rsidR="00675E99" w:rsidRDefault="00675E99" w:rsidP="00675E99">
      <w:pPr>
        <w:pStyle w:val="FP"/>
        <w:keepNext/>
        <w:rPr>
          <w:i/>
          <w:iCs/>
          <w:sz w:val="18"/>
          <w:szCs w:val="18"/>
        </w:rPr>
      </w:pPr>
      <w:r w:rsidRPr="005B25A1">
        <w:rPr>
          <w:i/>
          <w:iCs/>
          <w:sz w:val="18"/>
          <w:szCs w:val="18"/>
        </w:rPr>
        <w:t>Jingran (OPPO) reply to Thomas(Nokia) and want to check whether Nokia is ok to merge S2-2500140 into S2-2500334 to use one CR for the VFL inference issue 3 discussion.</w:t>
      </w:r>
    </w:p>
    <w:p w14:paraId="4DC814C3" w14:textId="77777777" w:rsidR="00675E99" w:rsidRDefault="00675E99" w:rsidP="00675E99">
      <w:pPr>
        <w:pStyle w:val="FP"/>
        <w:keepNext/>
        <w:rPr>
          <w:i/>
          <w:iCs/>
          <w:sz w:val="18"/>
          <w:szCs w:val="18"/>
        </w:rPr>
      </w:pPr>
      <w:r w:rsidRPr="005B25A1">
        <w:rPr>
          <w:i/>
          <w:iCs/>
          <w:sz w:val="18"/>
          <w:szCs w:val="18"/>
        </w:rPr>
        <w:t>Belen (Ericsson) supports this CR, suggests to use it as basis for VFL inference issue 3.</w:t>
      </w:r>
    </w:p>
    <w:p w14:paraId="0FD16358" w14:textId="77777777" w:rsidR="00675E99" w:rsidRDefault="00675E99" w:rsidP="00675E99">
      <w:pPr>
        <w:pStyle w:val="FP"/>
        <w:keepNext/>
        <w:rPr>
          <w:i/>
          <w:iCs/>
          <w:sz w:val="18"/>
          <w:szCs w:val="18"/>
        </w:rPr>
      </w:pPr>
      <w:r w:rsidRPr="005B25A1">
        <w:rPr>
          <w:i/>
          <w:iCs/>
          <w:sz w:val="18"/>
          <w:szCs w:val="18"/>
        </w:rPr>
        <w:t>Thomas (Nokia) provides r01 to merge S2-2500140.</w:t>
      </w:r>
    </w:p>
    <w:p w14:paraId="6EDCED06" w14:textId="77777777" w:rsidR="00675E99" w:rsidRDefault="00675E99" w:rsidP="00675E99">
      <w:pPr>
        <w:pStyle w:val="FP"/>
        <w:keepNext/>
        <w:rPr>
          <w:i/>
          <w:iCs/>
          <w:sz w:val="18"/>
          <w:szCs w:val="18"/>
        </w:rPr>
      </w:pPr>
      <w:r w:rsidRPr="005B25A1">
        <w:rPr>
          <w:i/>
          <w:iCs/>
          <w:sz w:val="18"/>
          <w:szCs w:val="18"/>
        </w:rPr>
        <w:t>Jingran (OPPO) provides r02.</w:t>
      </w:r>
    </w:p>
    <w:p w14:paraId="2C7DF904" w14:textId="77777777" w:rsidR="00675E99" w:rsidRDefault="00675E99" w:rsidP="00675E99">
      <w:pPr>
        <w:pStyle w:val="FP"/>
        <w:keepNext/>
        <w:rPr>
          <w:i/>
          <w:iCs/>
          <w:sz w:val="18"/>
          <w:szCs w:val="18"/>
        </w:rPr>
      </w:pPr>
      <w:r w:rsidRPr="005B25A1">
        <w:rPr>
          <w:i/>
          <w:iCs/>
          <w:sz w:val="18"/>
          <w:szCs w:val="18"/>
        </w:rPr>
        <w:t>Belen (Ericsson) provides r03 that includes a couple of questions.</w:t>
      </w:r>
    </w:p>
    <w:p w14:paraId="77C6CF6A" w14:textId="77777777" w:rsidR="00675E99" w:rsidRDefault="00675E99" w:rsidP="00675E99">
      <w:pPr>
        <w:pStyle w:val="FP"/>
        <w:keepNext/>
        <w:rPr>
          <w:i/>
          <w:iCs/>
          <w:sz w:val="18"/>
          <w:szCs w:val="18"/>
        </w:rPr>
      </w:pPr>
      <w:r w:rsidRPr="005B25A1">
        <w:rPr>
          <w:i/>
          <w:iCs/>
          <w:sz w:val="18"/>
          <w:szCs w:val="18"/>
        </w:rPr>
        <w:t>Jingran (OPPO) provides r04 to update the cover page.</w:t>
      </w:r>
    </w:p>
    <w:p w14:paraId="211001DB" w14:textId="77777777" w:rsidR="00675E99" w:rsidRDefault="00675E99" w:rsidP="00675E99">
      <w:pPr>
        <w:pStyle w:val="FP"/>
        <w:keepNext/>
        <w:rPr>
          <w:i/>
          <w:iCs/>
          <w:sz w:val="18"/>
          <w:szCs w:val="18"/>
        </w:rPr>
      </w:pPr>
      <w:r w:rsidRPr="005B25A1">
        <w:rPr>
          <w:i/>
          <w:iCs/>
          <w:sz w:val="18"/>
          <w:szCs w:val="18"/>
        </w:rPr>
        <w:t>Thomas(Nokia) is fine with r04 and asks to be added as source as a Nokia CR was merged.</w:t>
      </w:r>
    </w:p>
    <w:p w14:paraId="7E23FB35" w14:textId="77777777" w:rsidR="00675E99" w:rsidRDefault="00675E99" w:rsidP="00675E99">
      <w:pPr>
        <w:pStyle w:val="FP"/>
        <w:keepNext/>
        <w:rPr>
          <w:i/>
          <w:iCs/>
          <w:sz w:val="18"/>
          <w:szCs w:val="18"/>
        </w:rPr>
      </w:pPr>
      <w:r w:rsidRPr="005B25A1">
        <w:rPr>
          <w:i/>
          <w:iCs/>
          <w:sz w:val="18"/>
          <w:szCs w:val="18"/>
        </w:rPr>
        <w:t>==== General Revisions Deadline ====.</w:t>
      </w:r>
    </w:p>
    <w:p w14:paraId="4569197D" w14:textId="77777777" w:rsidR="00675E99" w:rsidRDefault="00675E99" w:rsidP="00675E99">
      <w:pPr>
        <w:pStyle w:val="FP"/>
        <w:keepNext/>
        <w:rPr>
          <w:i/>
          <w:iCs/>
          <w:sz w:val="18"/>
          <w:szCs w:val="18"/>
        </w:rPr>
      </w:pPr>
      <w:r w:rsidRPr="005B25A1">
        <w:rPr>
          <w:i/>
          <w:iCs/>
          <w:sz w:val="18"/>
          <w:szCs w:val="18"/>
        </w:rPr>
        <w:t>Belen (Ericsson) asks Jingran (OPPO) to add an EN on r04.</w:t>
      </w:r>
    </w:p>
    <w:p w14:paraId="6C03A65A" w14:textId="77777777" w:rsidR="00675E99" w:rsidRDefault="00675E99" w:rsidP="00675E99">
      <w:pPr>
        <w:pStyle w:val="FP"/>
        <w:keepNext/>
        <w:rPr>
          <w:i/>
          <w:iCs/>
          <w:sz w:val="18"/>
          <w:szCs w:val="18"/>
        </w:rPr>
      </w:pPr>
      <w:r w:rsidRPr="005B25A1">
        <w:rPr>
          <w:i/>
          <w:iCs/>
          <w:sz w:val="18"/>
          <w:szCs w:val="18"/>
        </w:rPr>
        <w:t>Jingran (OPPO) is ok with r04 + Editor's Note: Parameters in the triggering of inference and Analytics is FFS.</w:t>
      </w:r>
    </w:p>
    <w:p w14:paraId="6311B1A5" w14:textId="77777777" w:rsidR="00675E99" w:rsidRDefault="00675E99" w:rsidP="00675E99">
      <w:pPr>
        <w:pStyle w:val="FP"/>
        <w:keepNext/>
        <w:rPr>
          <w:i/>
          <w:iCs/>
          <w:sz w:val="18"/>
          <w:szCs w:val="18"/>
        </w:rPr>
      </w:pPr>
      <w:r w:rsidRPr="005B25A1">
        <w:rPr>
          <w:i/>
          <w:iCs/>
          <w:sz w:val="18"/>
          <w:szCs w:val="18"/>
        </w:rPr>
        <w:t>Tingyu (Samsung) would like to co-sign.</w:t>
      </w:r>
    </w:p>
    <w:p w14:paraId="38D8F6F6" w14:textId="77777777" w:rsidR="00675E99" w:rsidRDefault="00675E99" w:rsidP="00675E99">
      <w:pPr>
        <w:pStyle w:val="FP"/>
        <w:keepNext/>
        <w:rPr>
          <w:i/>
          <w:iCs/>
          <w:sz w:val="18"/>
          <w:szCs w:val="18"/>
        </w:rPr>
      </w:pPr>
      <w:r w:rsidRPr="005B25A1">
        <w:rPr>
          <w:i/>
          <w:iCs/>
          <w:sz w:val="18"/>
          <w:szCs w:val="18"/>
        </w:rPr>
        <w:t>==== Comments Deadline ====.</w:t>
      </w:r>
    </w:p>
    <w:p w14:paraId="7687040B" w14:textId="77777777" w:rsidR="00675E99" w:rsidRPr="005B25A1" w:rsidRDefault="00675E99" w:rsidP="00675E99">
      <w:pPr>
        <w:pStyle w:val="FP"/>
        <w:keepNext/>
        <w:rPr>
          <w:i/>
          <w:iCs/>
          <w:sz w:val="18"/>
          <w:szCs w:val="18"/>
        </w:rPr>
      </w:pPr>
    </w:p>
    <w:p w14:paraId="3A65B679" w14:textId="77777777" w:rsidR="00D747F2" w:rsidRPr="005B25A1" w:rsidRDefault="00D747F2" w:rsidP="00D747F2">
      <w:pPr>
        <w:keepNext/>
        <w:keepLines/>
        <w:rPr>
          <w:b/>
          <w:bCs/>
        </w:rPr>
      </w:pPr>
      <w:r>
        <w:rPr>
          <w:b/>
          <w:bCs/>
        </w:rPr>
        <w:t>Session comment</w:t>
      </w:r>
      <w:r w:rsidRPr="005B25A1">
        <w:rPr>
          <w:b/>
          <w:bCs/>
        </w:rPr>
        <w:t>:</w:t>
      </w:r>
    </w:p>
    <w:p w14:paraId="571A9B99" w14:textId="77777777" w:rsidR="00675E99" w:rsidRPr="005B25A1" w:rsidRDefault="00675E99" w:rsidP="00675E99">
      <w:pPr>
        <w:keepNext/>
        <w:keepLines/>
      </w:pPr>
      <w:r w:rsidRPr="005B25A1">
        <w:t>Agree r04 plus   'EN: Parameters in the triggering of inference and Analytics is FFS'?</w:t>
      </w:r>
    </w:p>
    <w:p w14:paraId="4A288A55" w14:textId="77777777" w:rsidR="00D747F2" w:rsidRPr="005B25A1" w:rsidRDefault="00D747F2" w:rsidP="00D747F2">
      <w:pPr>
        <w:keepNext/>
        <w:keepLines/>
        <w:rPr>
          <w:b/>
          <w:bCs/>
        </w:rPr>
      </w:pPr>
      <w:r>
        <w:rPr>
          <w:b/>
          <w:bCs/>
        </w:rPr>
        <w:t>CC#4</w:t>
      </w:r>
      <w:r w:rsidRPr="005B25A1">
        <w:rPr>
          <w:b/>
          <w:bCs/>
        </w:rPr>
        <w:t xml:space="preserve"> Discussion:</w:t>
      </w:r>
    </w:p>
    <w:p w14:paraId="77AAB45B" w14:textId="0B601BCC" w:rsidR="00675E99" w:rsidRDefault="00675E99" w:rsidP="00675E99">
      <w:pPr>
        <w:keepNext/>
        <w:keepLines/>
      </w:pPr>
      <w:r>
        <w:t xml:space="preserve">r04 with an EN was agreed. This was revised to </w:t>
      </w:r>
      <w:r w:rsidRPr="00CE3EC0">
        <w:rPr>
          <w:color w:val="0000FF"/>
        </w:rPr>
        <w:t>S2-2</w:t>
      </w:r>
      <w:r>
        <w:rPr>
          <w:color w:val="0000FF"/>
        </w:rPr>
        <w:t>501345</w:t>
      </w:r>
      <w:r>
        <w:t>.</w:t>
      </w:r>
    </w:p>
    <w:p w14:paraId="17FF9276" w14:textId="6BBEA22A" w:rsidR="00675E99" w:rsidRPr="00825378" w:rsidRDefault="00675E99" w:rsidP="00675E99">
      <w:pPr>
        <w:keepNext/>
        <w:keepLines/>
      </w:pPr>
      <w:r>
        <w:t xml:space="preserve">This was </w:t>
      </w:r>
      <w:r w:rsidRPr="00C3284B">
        <w:rPr>
          <w:color w:val="FF0000"/>
          <w:lang w:eastAsia="en-US"/>
        </w:rPr>
        <w:t>approved</w:t>
      </w:r>
      <w:r>
        <w:t>.</w:t>
      </w:r>
    </w:p>
    <w:p w14:paraId="42A269B8" w14:textId="77777777" w:rsidR="00675E99" w:rsidRPr="00EB0339" w:rsidRDefault="00675E99" w:rsidP="00675E99">
      <w:r w:rsidRPr="005B25A1">
        <w:rPr>
          <w:b/>
          <w:bCs/>
        </w:rPr>
        <w:t>Status:</w:t>
      </w:r>
      <w:r>
        <w:t xml:space="preserve"> </w:t>
      </w:r>
      <w:r w:rsidRPr="00C3284B">
        <w:rPr>
          <w:color w:val="FF0000"/>
          <w:lang w:eastAsia="en-US"/>
        </w:rPr>
        <w:t>Approved</w:t>
      </w:r>
      <w:r>
        <w:t>.</w:t>
      </w:r>
    </w:p>
    <w:p w14:paraId="764A187B" w14:textId="77777777" w:rsidR="00675E99" w:rsidRDefault="00675E99" w:rsidP="00675E99">
      <w:pPr>
        <w:pStyle w:val="NormTop"/>
      </w:pPr>
      <w:r>
        <w:rPr>
          <w:color w:val="0000FF"/>
        </w:rPr>
        <w:lastRenderedPageBreak/>
        <w:t>S2-2500631</w:t>
      </w:r>
      <w:r w:rsidRPr="00D53282">
        <w:t xml:space="preserve"> </w:t>
      </w:r>
      <w:r>
        <w:t>(CR) 23.288 CR1353 (Rel-19, 'B'): Updates on VFL training and VFL inference to remove ENs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ML model accuracy monitoring related descriptions in VFL training and remove EN regarding to ML model metric. Add Analytics accuracy monitoring in VFL inference. Add sample maintanance during the VFL training and remove the ENs rega.</w:t>
      </w:r>
    </w:p>
    <w:p w14:paraId="139A2B62" w14:textId="77777777" w:rsidR="00675E99" w:rsidRPr="005B25A1" w:rsidRDefault="00675E99" w:rsidP="00675E99">
      <w:pPr>
        <w:pStyle w:val="FP"/>
        <w:keepNext/>
        <w:rPr>
          <w:b/>
          <w:bCs/>
          <w:i/>
          <w:iCs/>
          <w:sz w:val="18"/>
          <w:szCs w:val="18"/>
        </w:rPr>
      </w:pPr>
      <w:r w:rsidRPr="005B25A1">
        <w:rPr>
          <w:b/>
          <w:bCs/>
          <w:i/>
          <w:iCs/>
          <w:sz w:val="18"/>
          <w:szCs w:val="18"/>
        </w:rPr>
        <w:t>e-mail discussion:</w:t>
      </w:r>
    </w:p>
    <w:p w14:paraId="1C7F1C74" w14:textId="77777777" w:rsidR="00675E99" w:rsidRDefault="00675E99" w:rsidP="00675E99">
      <w:pPr>
        <w:pStyle w:val="FP"/>
        <w:keepNext/>
        <w:rPr>
          <w:i/>
          <w:iCs/>
          <w:sz w:val="18"/>
          <w:szCs w:val="18"/>
        </w:rPr>
      </w:pPr>
      <w:r w:rsidRPr="005B25A1">
        <w:rPr>
          <w:i/>
          <w:iCs/>
          <w:sz w:val="18"/>
          <w:szCs w:val="18"/>
        </w:rPr>
        <w:t>Xiaobo (vivo) provides comments and proposes to focus on Issue #4 for training.</w:t>
      </w:r>
    </w:p>
    <w:p w14:paraId="53735D6A" w14:textId="77777777" w:rsidR="00675E99" w:rsidRDefault="00675E99" w:rsidP="00675E99">
      <w:pPr>
        <w:pStyle w:val="FP"/>
        <w:keepNext/>
        <w:rPr>
          <w:i/>
          <w:iCs/>
          <w:sz w:val="18"/>
          <w:szCs w:val="18"/>
        </w:rPr>
      </w:pPr>
      <w:r w:rsidRPr="005B25A1">
        <w:rPr>
          <w:i/>
          <w:iCs/>
          <w:sz w:val="18"/>
          <w:szCs w:val="18"/>
        </w:rPr>
        <w:t>Dimitris (Lenovo) provides r01 including aspects from S2-2500691.</w:t>
      </w:r>
    </w:p>
    <w:p w14:paraId="0BD38C18" w14:textId="77777777" w:rsidR="00675E99" w:rsidRDefault="00675E99" w:rsidP="00675E99">
      <w:pPr>
        <w:pStyle w:val="FP"/>
        <w:keepNext/>
        <w:rPr>
          <w:i/>
          <w:iCs/>
          <w:sz w:val="18"/>
          <w:szCs w:val="18"/>
        </w:rPr>
      </w:pPr>
      <w:r w:rsidRPr="005B25A1">
        <w:rPr>
          <w:i/>
          <w:iCs/>
          <w:sz w:val="18"/>
          <w:szCs w:val="18"/>
        </w:rPr>
        <w:t>Jingran (OPPO) provides comments.</w:t>
      </w:r>
    </w:p>
    <w:p w14:paraId="4DB22D5D" w14:textId="77777777" w:rsidR="00675E99" w:rsidRDefault="00675E99" w:rsidP="00675E99">
      <w:pPr>
        <w:pStyle w:val="FP"/>
        <w:keepNext/>
        <w:rPr>
          <w:i/>
          <w:iCs/>
          <w:sz w:val="18"/>
          <w:szCs w:val="18"/>
        </w:rPr>
      </w:pPr>
      <w:r w:rsidRPr="005B25A1">
        <w:rPr>
          <w:i/>
          <w:iCs/>
          <w:sz w:val="18"/>
          <w:szCs w:val="18"/>
        </w:rPr>
        <w:t>Yuang (ZTE) provides comments.</w:t>
      </w:r>
    </w:p>
    <w:p w14:paraId="47832EEA" w14:textId="77777777" w:rsidR="00675E99" w:rsidRDefault="00675E99" w:rsidP="00675E99">
      <w:pPr>
        <w:pStyle w:val="FP"/>
        <w:keepNext/>
        <w:rPr>
          <w:i/>
          <w:iCs/>
          <w:sz w:val="18"/>
          <w:szCs w:val="18"/>
        </w:rPr>
      </w:pPr>
      <w:r w:rsidRPr="005B25A1">
        <w:rPr>
          <w:i/>
          <w:iCs/>
          <w:sz w:val="18"/>
          <w:szCs w:val="18"/>
        </w:rPr>
        <w:t>Yuang(ZTE) can accept r02 and co-sign the paper.</w:t>
      </w:r>
    </w:p>
    <w:p w14:paraId="0EAB9097" w14:textId="77777777" w:rsidR="00675E99" w:rsidRDefault="00675E99" w:rsidP="00675E99">
      <w:pPr>
        <w:pStyle w:val="FP"/>
        <w:keepNext/>
        <w:rPr>
          <w:i/>
          <w:iCs/>
          <w:sz w:val="18"/>
          <w:szCs w:val="18"/>
        </w:rPr>
      </w:pPr>
      <w:r w:rsidRPr="005B25A1">
        <w:rPr>
          <w:i/>
          <w:iCs/>
          <w:sz w:val="18"/>
          <w:szCs w:val="18"/>
        </w:rPr>
        <w:t>Jiahui (China Telecom) replies and provides r02.</w:t>
      </w:r>
    </w:p>
    <w:p w14:paraId="66D6B291" w14:textId="77777777" w:rsidR="00675E99" w:rsidRDefault="00675E99" w:rsidP="00675E99">
      <w:pPr>
        <w:pStyle w:val="FP"/>
        <w:keepNext/>
        <w:rPr>
          <w:i/>
          <w:iCs/>
          <w:sz w:val="18"/>
          <w:szCs w:val="18"/>
        </w:rPr>
      </w:pPr>
      <w:r w:rsidRPr="005B25A1">
        <w:rPr>
          <w:i/>
          <w:iCs/>
          <w:sz w:val="18"/>
          <w:szCs w:val="18"/>
        </w:rPr>
        <w:t>Dimitris (Lenovo) supports r02 and request to co-sign.</w:t>
      </w:r>
    </w:p>
    <w:p w14:paraId="558D49FA" w14:textId="77777777" w:rsidR="00675E99" w:rsidRDefault="00675E99" w:rsidP="00675E99">
      <w:pPr>
        <w:pStyle w:val="FP"/>
        <w:keepNext/>
        <w:rPr>
          <w:i/>
          <w:iCs/>
          <w:sz w:val="18"/>
          <w:szCs w:val="18"/>
        </w:rPr>
      </w:pPr>
      <w:r w:rsidRPr="005B25A1">
        <w:rPr>
          <w:i/>
          <w:iCs/>
          <w:sz w:val="18"/>
          <w:szCs w:val="18"/>
        </w:rPr>
        <w:t>Haiyang (Huawei) provides comments.</w:t>
      </w:r>
    </w:p>
    <w:p w14:paraId="285BEBD7" w14:textId="77777777" w:rsidR="00675E99" w:rsidRDefault="00675E99" w:rsidP="00675E99">
      <w:pPr>
        <w:pStyle w:val="FP"/>
        <w:keepNext/>
        <w:rPr>
          <w:i/>
          <w:iCs/>
          <w:sz w:val="18"/>
          <w:szCs w:val="18"/>
        </w:rPr>
      </w:pPr>
      <w:r w:rsidRPr="005B25A1">
        <w:rPr>
          <w:i/>
          <w:iCs/>
          <w:sz w:val="18"/>
          <w:szCs w:val="18"/>
        </w:rPr>
        <w:t>Thomas(nokia) is fine with technical content and would like to co-sign,</w:t>
      </w:r>
    </w:p>
    <w:p w14:paraId="69735FC9" w14:textId="77777777" w:rsidR="00675E99" w:rsidRDefault="00675E99" w:rsidP="00675E99">
      <w:pPr>
        <w:pStyle w:val="FP"/>
        <w:keepNext/>
        <w:rPr>
          <w:i/>
          <w:iCs/>
          <w:sz w:val="18"/>
          <w:szCs w:val="18"/>
        </w:rPr>
      </w:pPr>
      <w:r w:rsidRPr="005B25A1">
        <w:rPr>
          <w:i/>
          <w:iCs/>
          <w:sz w:val="18"/>
          <w:szCs w:val="18"/>
        </w:rPr>
        <w:t>However there are concernes about overlaps with 676 for inference.</w:t>
      </w:r>
    </w:p>
    <w:p w14:paraId="0A2E8335" w14:textId="77777777" w:rsidR="00675E99" w:rsidRDefault="00675E99" w:rsidP="00675E99">
      <w:pPr>
        <w:pStyle w:val="FP"/>
        <w:keepNext/>
        <w:rPr>
          <w:i/>
          <w:iCs/>
          <w:sz w:val="18"/>
          <w:szCs w:val="18"/>
        </w:rPr>
      </w:pPr>
      <w:r w:rsidRPr="005B25A1">
        <w:rPr>
          <w:i/>
          <w:iCs/>
          <w:sz w:val="18"/>
          <w:szCs w:val="18"/>
        </w:rPr>
        <w:t>Perhaps inference part should be covered there.</w:t>
      </w:r>
    </w:p>
    <w:p w14:paraId="356C2BEC" w14:textId="77777777" w:rsidR="00675E99" w:rsidRDefault="00675E99" w:rsidP="00675E99">
      <w:pPr>
        <w:pStyle w:val="FP"/>
        <w:keepNext/>
        <w:rPr>
          <w:i/>
          <w:iCs/>
          <w:sz w:val="18"/>
          <w:szCs w:val="18"/>
        </w:rPr>
      </w:pPr>
      <w:r w:rsidRPr="005B25A1">
        <w:rPr>
          <w:i/>
          <w:iCs/>
          <w:sz w:val="18"/>
          <w:szCs w:val="18"/>
        </w:rPr>
        <w:t>Yuang(ZTE) is OK with the content but raises concern on the confliction with vivo's S2-2500655.</w:t>
      </w:r>
    </w:p>
    <w:p w14:paraId="11DDC1E5" w14:textId="77777777" w:rsidR="00675E99" w:rsidRDefault="00675E99" w:rsidP="00675E99">
      <w:pPr>
        <w:pStyle w:val="FP"/>
        <w:keepNext/>
        <w:rPr>
          <w:i/>
          <w:iCs/>
          <w:sz w:val="18"/>
          <w:szCs w:val="18"/>
        </w:rPr>
      </w:pPr>
      <w:r w:rsidRPr="005B25A1">
        <w:rPr>
          <w:i/>
          <w:iCs/>
          <w:sz w:val="18"/>
          <w:szCs w:val="18"/>
        </w:rPr>
        <w:t>Jiahui (China Telecom) replies to Haiyang and provides r03.</w:t>
      </w:r>
    </w:p>
    <w:p w14:paraId="03643AC6" w14:textId="77777777" w:rsidR="00675E99" w:rsidRDefault="00675E99" w:rsidP="00675E99">
      <w:pPr>
        <w:pStyle w:val="FP"/>
        <w:keepNext/>
        <w:rPr>
          <w:i/>
          <w:iCs/>
          <w:sz w:val="18"/>
          <w:szCs w:val="18"/>
        </w:rPr>
      </w:pPr>
      <w:r w:rsidRPr="005B25A1">
        <w:rPr>
          <w:i/>
          <w:iCs/>
          <w:sz w:val="18"/>
          <w:szCs w:val="18"/>
        </w:rPr>
        <w:t>Yuang(ZTE) is OK with the content, but raises concern for CR confliction.</w:t>
      </w:r>
    </w:p>
    <w:p w14:paraId="372F6378" w14:textId="77777777" w:rsidR="00675E99" w:rsidRDefault="00675E99" w:rsidP="00675E99">
      <w:pPr>
        <w:pStyle w:val="FP"/>
        <w:keepNext/>
        <w:rPr>
          <w:i/>
          <w:iCs/>
          <w:sz w:val="18"/>
          <w:szCs w:val="18"/>
        </w:rPr>
      </w:pPr>
      <w:r w:rsidRPr="005B25A1">
        <w:rPr>
          <w:i/>
          <w:iCs/>
          <w:sz w:val="18"/>
          <w:szCs w:val="18"/>
        </w:rPr>
        <w:t>Jiahui (China Telecom) provides r04.</w:t>
      </w:r>
    </w:p>
    <w:p w14:paraId="3007CC82" w14:textId="77777777" w:rsidR="00675E99" w:rsidRDefault="00675E99" w:rsidP="00675E99">
      <w:pPr>
        <w:pStyle w:val="FP"/>
        <w:keepNext/>
        <w:rPr>
          <w:i/>
          <w:iCs/>
          <w:sz w:val="18"/>
          <w:szCs w:val="18"/>
        </w:rPr>
      </w:pPr>
      <w:r w:rsidRPr="005B25A1">
        <w:rPr>
          <w:i/>
          <w:iCs/>
          <w:sz w:val="18"/>
          <w:szCs w:val="18"/>
        </w:rPr>
        <w:t>Yuang (ZTE) provides r05.</w:t>
      </w:r>
    </w:p>
    <w:p w14:paraId="363D6FDE" w14:textId="77777777" w:rsidR="00675E99" w:rsidRDefault="00675E99" w:rsidP="00675E99">
      <w:pPr>
        <w:pStyle w:val="FP"/>
        <w:keepNext/>
        <w:rPr>
          <w:i/>
          <w:iCs/>
          <w:sz w:val="18"/>
          <w:szCs w:val="18"/>
        </w:rPr>
      </w:pPr>
      <w:r w:rsidRPr="005B25A1">
        <w:rPr>
          <w:i/>
          <w:iCs/>
          <w:sz w:val="18"/>
          <w:szCs w:val="18"/>
        </w:rPr>
        <w:t>Jihoon (ETRI) supports r05 and would like to co-sign.</w:t>
      </w:r>
    </w:p>
    <w:p w14:paraId="6DF96CEA" w14:textId="77777777" w:rsidR="00675E99" w:rsidRDefault="00675E99" w:rsidP="00675E99">
      <w:pPr>
        <w:pStyle w:val="FP"/>
        <w:keepNext/>
        <w:rPr>
          <w:i/>
          <w:iCs/>
          <w:sz w:val="18"/>
          <w:szCs w:val="18"/>
        </w:rPr>
      </w:pPr>
      <w:r w:rsidRPr="005B25A1">
        <w:rPr>
          <w:i/>
          <w:iCs/>
          <w:sz w:val="18"/>
          <w:szCs w:val="18"/>
        </w:rPr>
        <w:t>==== General Revisions Deadline ====.</w:t>
      </w:r>
    </w:p>
    <w:p w14:paraId="14D441F9" w14:textId="77777777" w:rsidR="00675E99" w:rsidRDefault="00675E99" w:rsidP="00675E99">
      <w:pPr>
        <w:pStyle w:val="FP"/>
        <w:keepNext/>
        <w:rPr>
          <w:i/>
          <w:iCs/>
          <w:sz w:val="18"/>
          <w:szCs w:val="18"/>
        </w:rPr>
      </w:pPr>
      <w:r w:rsidRPr="005B25A1">
        <w:rPr>
          <w:i/>
          <w:iCs/>
          <w:sz w:val="18"/>
          <w:szCs w:val="18"/>
        </w:rPr>
        <w:t>Yuang(ZTE) supports r05, OK with r04, object any other revisions and original CR.</w:t>
      </w:r>
    </w:p>
    <w:p w14:paraId="2DF3B5C4" w14:textId="77777777" w:rsidR="00675E99" w:rsidRDefault="00675E99" w:rsidP="00675E99">
      <w:pPr>
        <w:pStyle w:val="FP"/>
        <w:keepNext/>
        <w:rPr>
          <w:i/>
          <w:iCs/>
          <w:sz w:val="18"/>
          <w:szCs w:val="18"/>
        </w:rPr>
      </w:pPr>
      <w:r w:rsidRPr="005B25A1">
        <w:rPr>
          <w:i/>
          <w:iCs/>
          <w:sz w:val="18"/>
          <w:szCs w:val="18"/>
        </w:rPr>
        <w:t>Haiyang (Huawei) can only accept r05 + removing 'outlier data,' + removing 'The VFL server may optionally take account the local ML model accuracy monitoring information received from VFL client(s) when computing global ML Model metric.'.</w:t>
      </w:r>
    </w:p>
    <w:p w14:paraId="7990DE8A" w14:textId="77777777" w:rsidR="00675E99" w:rsidRDefault="00675E99" w:rsidP="00675E99">
      <w:pPr>
        <w:pStyle w:val="FP"/>
        <w:keepNext/>
        <w:rPr>
          <w:i/>
          <w:iCs/>
          <w:sz w:val="18"/>
          <w:szCs w:val="18"/>
        </w:rPr>
      </w:pPr>
      <w:r w:rsidRPr="005B25A1">
        <w:rPr>
          <w:i/>
          <w:iCs/>
          <w:sz w:val="18"/>
          <w:szCs w:val="18"/>
        </w:rPr>
        <w:t>Yuang(ZTE) replies Haiyang (Huawei).</w:t>
      </w:r>
    </w:p>
    <w:p w14:paraId="45B65921" w14:textId="77777777" w:rsidR="00675E99" w:rsidRDefault="00675E99" w:rsidP="00675E99">
      <w:pPr>
        <w:pStyle w:val="FP"/>
        <w:keepNext/>
        <w:rPr>
          <w:i/>
          <w:iCs/>
          <w:sz w:val="18"/>
          <w:szCs w:val="18"/>
        </w:rPr>
      </w:pPr>
      <w:r w:rsidRPr="005B25A1">
        <w:rPr>
          <w:i/>
          <w:iCs/>
          <w:sz w:val="18"/>
          <w:szCs w:val="18"/>
        </w:rPr>
        <w:t>Jiahui (China Telecom) replies Haiyang (Huawei) and requests to reconsider.</w:t>
      </w:r>
    </w:p>
    <w:p w14:paraId="7F8630B5" w14:textId="77777777" w:rsidR="00675E99" w:rsidRDefault="00675E99" w:rsidP="00675E99">
      <w:pPr>
        <w:pStyle w:val="FP"/>
        <w:keepNext/>
        <w:rPr>
          <w:i/>
          <w:iCs/>
          <w:sz w:val="18"/>
          <w:szCs w:val="18"/>
        </w:rPr>
      </w:pPr>
      <w:r w:rsidRPr="005B25A1">
        <w:rPr>
          <w:i/>
          <w:iCs/>
          <w:sz w:val="18"/>
          <w:szCs w:val="18"/>
        </w:rPr>
        <w:t>r05.</w:t>
      </w:r>
    </w:p>
    <w:p w14:paraId="5A079B45" w14:textId="77777777" w:rsidR="00675E99" w:rsidRDefault="00675E99" w:rsidP="00675E99">
      <w:pPr>
        <w:pStyle w:val="FP"/>
        <w:keepNext/>
        <w:rPr>
          <w:i/>
          <w:iCs/>
          <w:sz w:val="18"/>
          <w:szCs w:val="18"/>
        </w:rPr>
      </w:pPr>
      <w:r w:rsidRPr="005B25A1">
        <w:rPr>
          <w:i/>
          <w:iCs/>
          <w:sz w:val="18"/>
          <w:szCs w:val="18"/>
        </w:rPr>
        <w:t>Belen (Ericsson) asks to postpone, objects to all revisions.</w:t>
      </w:r>
    </w:p>
    <w:p w14:paraId="70DC884B" w14:textId="77777777" w:rsidR="00675E99" w:rsidRPr="00883614" w:rsidRDefault="00675E99" w:rsidP="00675E99">
      <w:pPr>
        <w:pStyle w:val="FP"/>
        <w:keepNext/>
        <w:rPr>
          <w:i/>
          <w:iCs/>
          <w:sz w:val="18"/>
          <w:szCs w:val="18"/>
          <w:lang w:val="fr-FR"/>
        </w:rPr>
      </w:pPr>
      <w:r w:rsidRPr="00883614">
        <w:rPr>
          <w:i/>
          <w:iCs/>
          <w:sz w:val="18"/>
          <w:szCs w:val="18"/>
          <w:lang w:val="fr-FR"/>
        </w:rPr>
        <w:t>Jiahui (Chine Telecom) replies Ericsson.</w:t>
      </w:r>
    </w:p>
    <w:p w14:paraId="5765AA78" w14:textId="77777777" w:rsidR="00675E99" w:rsidRDefault="00675E99" w:rsidP="00675E99">
      <w:pPr>
        <w:pStyle w:val="FP"/>
        <w:keepNext/>
        <w:rPr>
          <w:i/>
          <w:iCs/>
          <w:sz w:val="18"/>
          <w:szCs w:val="18"/>
        </w:rPr>
      </w:pPr>
      <w:r w:rsidRPr="005B25A1">
        <w:rPr>
          <w:i/>
          <w:iCs/>
          <w:sz w:val="18"/>
          <w:szCs w:val="18"/>
        </w:rPr>
        <w:t>Belen (Ericsson) asks to remove from r05, 'The NEF may gather the reports from untrusted AF VFL clients and send them together in one notification to the VFL server' and 'Each client may report local ML model accuracy monitoring information (e.g. local data volume, outlier data, rating of the local data) if ML model accuracy check flag is received in step 2' then it can be accepted.'.</w:t>
      </w:r>
    </w:p>
    <w:p w14:paraId="724995EE" w14:textId="77777777" w:rsidR="00675E99" w:rsidRDefault="00675E99" w:rsidP="00675E99">
      <w:pPr>
        <w:pStyle w:val="FP"/>
        <w:keepNext/>
        <w:rPr>
          <w:i/>
          <w:iCs/>
          <w:sz w:val="18"/>
          <w:szCs w:val="18"/>
        </w:rPr>
      </w:pPr>
      <w:r w:rsidRPr="005B25A1">
        <w:rPr>
          <w:i/>
          <w:iCs/>
          <w:sz w:val="18"/>
          <w:szCs w:val="18"/>
        </w:rPr>
        <w:t>==== Comments Deadline ====.</w:t>
      </w:r>
    </w:p>
    <w:p w14:paraId="0C09D196" w14:textId="77777777" w:rsidR="00675E99" w:rsidRPr="005B25A1" w:rsidRDefault="00675E99" w:rsidP="00675E99">
      <w:pPr>
        <w:pStyle w:val="FP"/>
        <w:keepNext/>
        <w:rPr>
          <w:i/>
          <w:iCs/>
          <w:sz w:val="18"/>
          <w:szCs w:val="18"/>
        </w:rPr>
      </w:pPr>
    </w:p>
    <w:p w14:paraId="6B16051D" w14:textId="77777777" w:rsidR="00D747F2" w:rsidRPr="005B25A1" w:rsidRDefault="00D747F2" w:rsidP="00D747F2">
      <w:pPr>
        <w:keepNext/>
        <w:keepLines/>
        <w:rPr>
          <w:b/>
          <w:bCs/>
        </w:rPr>
      </w:pPr>
      <w:r>
        <w:rPr>
          <w:b/>
          <w:bCs/>
        </w:rPr>
        <w:t>Session comment</w:t>
      </w:r>
      <w:r w:rsidRPr="005B25A1">
        <w:rPr>
          <w:b/>
          <w:bCs/>
        </w:rPr>
        <w:t>:</w:t>
      </w:r>
    </w:p>
    <w:p w14:paraId="52786474" w14:textId="77777777" w:rsidR="00675E99" w:rsidRPr="005B25A1" w:rsidRDefault="00675E99" w:rsidP="00675E99">
      <w:pPr>
        <w:keepNext/>
        <w:keepLines/>
      </w:pPr>
      <w:r w:rsidRPr="005B25A1">
        <w:t>Agree r05 plus removal of: 'The NEF may gather the reports from untrusted AF VFL clients and send them together in one notification to the VFL server' and 'Each client may report local ML model accuracy monitoring information (e.g. local data volume, outlier data, rating of the local data) if ML model accuracy check flag is received in step 2'?</w:t>
      </w:r>
    </w:p>
    <w:p w14:paraId="104FC263" w14:textId="77777777" w:rsidR="00D747F2" w:rsidRPr="005B25A1" w:rsidRDefault="00D747F2" w:rsidP="00D747F2">
      <w:pPr>
        <w:keepNext/>
        <w:keepLines/>
        <w:rPr>
          <w:b/>
          <w:bCs/>
        </w:rPr>
      </w:pPr>
      <w:r>
        <w:rPr>
          <w:b/>
          <w:bCs/>
        </w:rPr>
        <w:t>CC#4</w:t>
      </w:r>
      <w:r w:rsidRPr="005B25A1">
        <w:rPr>
          <w:b/>
          <w:bCs/>
        </w:rPr>
        <w:t xml:space="preserve"> Discussion:</w:t>
      </w:r>
    </w:p>
    <w:p w14:paraId="7A8818E8" w14:textId="698C0DB9" w:rsidR="00675E99" w:rsidRDefault="00675E99" w:rsidP="00675E99">
      <w:pPr>
        <w:keepNext/>
        <w:keepLines/>
      </w:pPr>
      <w:r>
        <w:t xml:space="preserve">r05 with the proposed removal of text was agreed. This was revised to </w:t>
      </w:r>
      <w:r w:rsidRPr="00CE3EC0">
        <w:rPr>
          <w:color w:val="0000FF"/>
        </w:rPr>
        <w:t>S2-2</w:t>
      </w:r>
      <w:r>
        <w:rPr>
          <w:color w:val="0000FF"/>
        </w:rPr>
        <w:t>501346</w:t>
      </w:r>
      <w:r>
        <w:t>.</w:t>
      </w:r>
    </w:p>
    <w:p w14:paraId="5230676E" w14:textId="77777777" w:rsidR="00675E99" w:rsidRPr="00825378" w:rsidRDefault="00675E99" w:rsidP="00675E99">
      <w:pPr>
        <w:keepNext/>
        <w:keepLines/>
      </w:pPr>
      <w:r>
        <w:t xml:space="preserve">This was </w:t>
      </w:r>
      <w:r w:rsidRPr="00C3284B">
        <w:rPr>
          <w:color w:val="FF0000"/>
          <w:lang w:eastAsia="en-US"/>
        </w:rPr>
        <w:t>approved</w:t>
      </w:r>
      <w:r>
        <w:t>.</w:t>
      </w:r>
    </w:p>
    <w:p w14:paraId="25FCB736" w14:textId="77777777" w:rsidR="00675E99" w:rsidRPr="00EB0339" w:rsidRDefault="00675E99" w:rsidP="00675E99">
      <w:r w:rsidRPr="005B25A1">
        <w:rPr>
          <w:b/>
          <w:bCs/>
        </w:rPr>
        <w:t>Status:</w:t>
      </w:r>
      <w:r>
        <w:t xml:space="preserve"> </w:t>
      </w:r>
      <w:r w:rsidRPr="00C3284B">
        <w:rPr>
          <w:color w:val="FF0000"/>
          <w:lang w:eastAsia="en-US"/>
        </w:rPr>
        <w:t>Approved</w:t>
      </w:r>
      <w:r>
        <w:t>.</w:t>
      </w:r>
    </w:p>
    <w:p w14:paraId="01A6BA69" w14:textId="77777777" w:rsidR="00675E99" w:rsidRDefault="00675E99" w:rsidP="00675E99">
      <w:pPr>
        <w:pStyle w:val="NormTop"/>
      </w:pPr>
      <w:r>
        <w:rPr>
          <w:color w:val="0000FF"/>
        </w:rPr>
        <w:lastRenderedPageBreak/>
        <w:t>S2-2500460</w:t>
      </w:r>
      <w:r w:rsidRPr="00D53282">
        <w:t xml:space="preserve"> </w:t>
      </w:r>
      <w:r>
        <w:t>(CR) 23.288 CR1342 (Rel-19, 'C'): Sample update during VFL training (Source: Apple)</w:t>
      </w:r>
      <w:r>
        <w:br/>
      </w:r>
      <w:r w:rsidRPr="00D53282">
        <w:rPr>
          <w:b/>
        </w:rPr>
        <w:t>Document for:</w:t>
      </w:r>
      <w:r w:rsidRPr="00D53282">
        <w:t xml:space="preserve"> </w:t>
      </w:r>
      <w:r>
        <w:t>Approval</w:t>
      </w:r>
      <w:r>
        <w:br/>
      </w:r>
      <w:r w:rsidRPr="00D53282">
        <w:rPr>
          <w:b/>
        </w:rPr>
        <w:t>Abstract:</w:t>
      </w:r>
      <w:r w:rsidRPr="00D53282">
        <w:t xml:space="preserve"> </w:t>
      </w:r>
      <w:r>
        <w:br/>
        <w:t>Summary of change: Removed EN from clause 5.4. In clause 6.2H.2.3.1: The intermediate training information from VFL Clients to VFL server includes the sample IDs that are missing compared to what was agreed in the preparation phase. This gives an indicati.</w:t>
      </w:r>
    </w:p>
    <w:p w14:paraId="7449FC39" w14:textId="77777777" w:rsidR="00675E99" w:rsidRPr="005B25A1" w:rsidRDefault="00675E99" w:rsidP="00675E99">
      <w:pPr>
        <w:pStyle w:val="FP"/>
        <w:keepNext/>
        <w:rPr>
          <w:b/>
          <w:bCs/>
          <w:i/>
          <w:iCs/>
          <w:sz w:val="18"/>
          <w:szCs w:val="18"/>
        </w:rPr>
      </w:pPr>
      <w:r w:rsidRPr="005B25A1">
        <w:rPr>
          <w:b/>
          <w:bCs/>
          <w:i/>
          <w:iCs/>
          <w:sz w:val="18"/>
          <w:szCs w:val="18"/>
        </w:rPr>
        <w:t>e-mail discussion:</w:t>
      </w:r>
    </w:p>
    <w:p w14:paraId="555E0BBF" w14:textId="77777777" w:rsidR="00675E99" w:rsidRDefault="00675E99" w:rsidP="00675E99">
      <w:pPr>
        <w:pStyle w:val="FP"/>
        <w:keepNext/>
        <w:rPr>
          <w:i/>
          <w:iCs/>
          <w:sz w:val="18"/>
          <w:szCs w:val="18"/>
        </w:rPr>
      </w:pPr>
      <w:r w:rsidRPr="005B25A1">
        <w:rPr>
          <w:i/>
          <w:iCs/>
          <w:sz w:val="18"/>
          <w:szCs w:val="18"/>
        </w:rPr>
        <w:t>Yuang(ZTE) provides comments.</w:t>
      </w:r>
    </w:p>
    <w:p w14:paraId="13F57921" w14:textId="77777777" w:rsidR="00675E99" w:rsidRDefault="00675E99" w:rsidP="00675E99">
      <w:pPr>
        <w:pStyle w:val="FP"/>
        <w:keepNext/>
        <w:rPr>
          <w:i/>
          <w:iCs/>
          <w:sz w:val="18"/>
          <w:szCs w:val="18"/>
        </w:rPr>
      </w:pPr>
      <w:r w:rsidRPr="005B25A1">
        <w:rPr>
          <w:i/>
          <w:iCs/>
          <w:sz w:val="18"/>
          <w:szCs w:val="18"/>
        </w:rPr>
        <w:t>Xiaobo (vivo) provides comments and proposes to focus on Issue #3 for training.</w:t>
      </w:r>
    </w:p>
    <w:p w14:paraId="4B349931" w14:textId="77777777" w:rsidR="00675E99" w:rsidRDefault="00675E99" w:rsidP="00675E99">
      <w:pPr>
        <w:pStyle w:val="FP"/>
        <w:keepNext/>
        <w:rPr>
          <w:i/>
          <w:iCs/>
          <w:sz w:val="18"/>
          <w:szCs w:val="18"/>
        </w:rPr>
      </w:pPr>
      <w:r w:rsidRPr="005B25A1">
        <w:rPr>
          <w:i/>
          <w:iCs/>
          <w:sz w:val="18"/>
          <w:szCs w:val="18"/>
        </w:rPr>
        <w:t>David (Apple) replies to ZTE.</w:t>
      </w:r>
    </w:p>
    <w:p w14:paraId="3BE5BB1A" w14:textId="77777777" w:rsidR="00675E99" w:rsidRDefault="00675E99" w:rsidP="00675E99">
      <w:pPr>
        <w:pStyle w:val="FP"/>
        <w:keepNext/>
        <w:rPr>
          <w:i/>
          <w:iCs/>
          <w:sz w:val="18"/>
          <w:szCs w:val="18"/>
        </w:rPr>
      </w:pPr>
      <w:r w:rsidRPr="005B25A1">
        <w:rPr>
          <w:i/>
          <w:iCs/>
          <w:sz w:val="18"/>
          <w:szCs w:val="18"/>
        </w:rPr>
        <w:t>Yuang (ZTE) replies to David (Apple) and can accept this CR.</w:t>
      </w:r>
    </w:p>
    <w:p w14:paraId="7747A72A" w14:textId="77777777" w:rsidR="00675E99" w:rsidRDefault="00675E99" w:rsidP="00675E99">
      <w:pPr>
        <w:pStyle w:val="FP"/>
        <w:keepNext/>
        <w:rPr>
          <w:i/>
          <w:iCs/>
          <w:sz w:val="18"/>
          <w:szCs w:val="18"/>
        </w:rPr>
      </w:pPr>
      <w:r w:rsidRPr="005B25A1">
        <w:rPr>
          <w:i/>
          <w:iCs/>
          <w:sz w:val="18"/>
          <w:szCs w:val="18"/>
        </w:rPr>
        <w:t>Belen (Ericsson) provides r01.</w:t>
      </w:r>
    </w:p>
    <w:p w14:paraId="12E4E47B" w14:textId="77777777" w:rsidR="00675E99" w:rsidRDefault="00675E99" w:rsidP="00675E99">
      <w:pPr>
        <w:pStyle w:val="FP"/>
        <w:keepNext/>
        <w:rPr>
          <w:i/>
          <w:iCs/>
          <w:sz w:val="18"/>
          <w:szCs w:val="18"/>
        </w:rPr>
      </w:pPr>
      <w:r w:rsidRPr="005B25A1">
        <w:rPr>
          <w:i/>
          <w:iCs/>
          <w:sz w:val="18"/>
          <w:szCs w:val="18"/>
        </w:rPr>
        <w:t>Jingran (OPPO) provides r02.</w:t>
      </w:r>
    </w:p>
    <w:p w14:paraId="721DFDA6" w14:textId="77777777" w:rsidR="00675E99" w:rsidRDefault="00675E99" w:rsidP="00675E99">
      <w:pPr>
        <w:pStyle w:val="FP"/>
        <w:keepNext/>
        <w:rPr>
          <w:i/>
          <w:iCs/>
          <w:sz w:val="18"/>
          <w:szCs w:val="18"/>
        </w:rPr>
      </w:pPr>
      <w:r w:rsidRPr="005B25A1">
        <w:rPr>
          <w:i/>
          <w:iCs/>
          <w:sz w:val="18"/>
          <w:szCs w:val="18"/>
        </w:rPr>
        <w:t>David (Apple) provides r03.</w:t>
      </w:r>
    </w:p>
    <w:p w14:paraId="0398C7A3" w14:textId="77777777" w:rsidR="00675E99" w:rsidRDefault="00675E99" w:rsidP="00675E99">
      <w:pPr>
        <w:pStyle w:val="FP"/>
        <w:keepNext/>
        <w:rPr>
          <w:i/>
          <w:iCs/>
          <w:sz w:val="18"/>
          <w:szCs w:val="18"/>
        </w:rPr>
      </w:pPr>
      <w:r w:rsidRPr="005B25A1">
        <w:rPr>
          <w:i/>
          <w:iCs/>
          <w:sz w:val="18"/>
          <w:szCs w:val="18"/>
        </w:rPr>
        <w:t>Haiyang (Huawei) comments.</w:t>
      </w:r>
    </w:p>
    <w:p w14:paraId="172F7549" w14:textId="77777777" w:rsidR="00675E99" w:rsidRDefault="00675E99" w:rsidP="00675E99">
      <w:pPr>
        <w:pStyle w:val="FP"/>
        <w:keepNext/>
        <w:rPr>
          <w:i/>
          <w:iCs/>
          <w:sz w:val="18"/>
          <w:szCs w:val="18"/>
        </w:rPr>
      </w:pPr>
      <w:r w:rsidRPr="005B25A1">
        <w:rPr>
          <w:i/>
          <w:iCs/>
          <w:sz w:val="18"/>
          <w:szCs w:val="18"/>
        </w:rPr>
        <w:t>David (Apple) replies to Huawei.</w:t>
      </w:r>
    </w:p>
    <w:p w14:paraId="12B3266C" w14:textId="77777777" w:rsidR="00675E99" w:rsidRDefault="00675E99" w:rsidP="00675E99">
      <w:pPr>
        <w:pStyle w:val="FP"/>
        <w:keepNext/>
        <w:rPr>
          <w:i/>
          <w:iCs/>
          <w:sz w:val="18"/>
          <w:szCs w:val="18"/>
        </w:rPr>
      </w:pPr>
      <w:r w:rsidRPr="005B25A1">
        <w:rPr>
          <w:i/>
          <w:iCs/>
          <w:sz w:val="18"/>
          <w:szCs w:val="18"/>
        </w:rPr>
        <w:t>Sihan(vivo) provides comments and r04.</w:t>
      </w:r>
    </w:p>
    <w:p w14:paraId="7DD5B9D9" w14:textId="77777777" w:rsidR="00675E99" w:rsidRDefault="00675E99" w:rsidP="00675E99">
      <w:pPr>
        <w:pStyle w:val="FP"/>
        <w:keepNext/>
        <w:rPr>
          <w:i/>
          <w:iCs/>
          <w:sz w:val="18"/>
          <w:szCs w:val="18"/>
        </w:rPr>
      </w:pPr>
      <w:r w:rsidRPr="005B25A1">
        <w:rPr>
          <w:i/>
          <w:iCs/>
          <w:sz w:val="18"/>
          <w:szCs w:val="18"/>
        </w:rPr>
        <w:t>Dimitris (Lenovo) comments on the changes in clause 6.2H.3.</w:t>
      </w:r>
    </w:p>
    <w:p w14:paraId="0B47B804" w14:textId="77777777" w:rsidR="00675E99" w:rsidRDefault="00675E99" w:rsidP="00675E99">
      <w:pPr>
        <w:pStyle w:val="FP"/>
        <w:keepNext/>
        <w:rPr>
          <w:i/>
          <w:iCs/>
          <w:sz w:val="18"/>
          <w:szCs w:val="18"/>
        </w:rPr>
      </w:pPr>
      <w:r w:rsidRPr="005B25A1">
        <w:rPr>
          <w:i/>
          <w:iCs/>
          <w:sz w:val="18"/>
          <w:szCs w:val="18"/>
        </w:rPr>
        <w:t>Jiahui (China Telecom) provides comment.</w:t>
      </w:r>
    </w:p>
    <w:p w14:paraId="596B206F" w14:textId="77777777" w:rsidR="00675E99" w:rsidRDefault="00675E99" w:rsidP="00675E99">
      <w:pPr>
        <w:pStyle w:val="FP"/>
        <w:keepNext/>
        <w:rPr>
          <w:i/>
          <w:iCs/>
          <w:sz w:val="18"/>
          <w:szCs w:val="18"/>
        </w:rPr>
      </w:pPr>
      <w:r w:rsidRPr="005B25A1">
        <w:rPr>
          <w:i/>
          <w:iCs/>
          <w:sz w:val="18"/>
          <w:szCs w:val="18"/>
        </w:rPr>
        <w:t>Yuang (ZTE) provides r05, prefer to agree r05.</w:t>
      </w:r>
    </w:p>
    <w:p w14:paraId="7DC817E4" w14:textId="77777777" w:rsidR="00675E99" w:rsidRDefault="00675E99" w:rsidP="00675E99">
      <w:pPr>
        <w:pStyle w:val="FP"/>
        <w:keepNext/>
        <w:rPr>
          <w:i/>
          <w:iCs/>
          <w:sz w:val="18"/>
          <w:szCs w:val="18"/>
        </w:rPr>
      </w:pPr>
      <w:r w:rsidRPr="005B25A1">
        <w:rPr>
          <w:i/>
          <w:iCs/>
          <w:sz w:val="18"/>
          <w:szCs w:val="18"/>
        </w:rPr>
        <w:t>David (Apple) can live with r05, but the link shared is incorrect.</w:t>
      </w:r>
    </w:p>
    <w:p w14:paraId="0049704E" w14:textId="77777777" w:rsidR="00675E99" w:rsidRDefault="00675E99" w:rsidP="00675E99">
      <w:pPr>
        <w:pStyle w:val="FP"/>
        <w:keepNext/>
        <w:rPr>
          <w:i/>
          <w:iCs/>
          <w:sz w:val="18"/>
          <w:szCs w:val="18"/>
        </w:rPr>
      </w:pPr>
      <w:r w:rsidRPr="005B25A1">
        <w:rPr>
          <w:i/>
          <w:iCs/>
          <w:sz w:val="18"/>
          <w:szCs w:val="18"/>
        </w:rPr>
        <w:t>Thomas (Nokia) can live with r05.</w:t>
      </w:r>
    </w:p>
    <w:p w14:paraId="1C661829" w14:textId="77777777" w:rsidR="00675E99" w:rsidRDefault="00675E99" w:rsidP="00675E99">
      <w:pPr>
        <w:pStyle w:val="FP"/>
        <w:keepNext/>
        <w:rPr>
          <w:i/>
          <w:iCs/>
          <w:sz w:val="18"/>
          <w:szCs w:val="18"/>
        </w:rPr>
      </w:pPr>
      <w:r w:rsidRPr="005B25A1">
        <w:rPr>
          <w:i/>
          <w:iCs/>
          <w:sz w:val="18"/>
          <w:szCs w:val="18"/>
        </w:rPr>
        <w:t>Yuang (ZTE) provide comments and can live with r05.</w:t>
      </w:r>
    </w:p>
    <w:p w14:paraId="13B99CBD" w14:textId="77777777" w:rsidR="00675E99" w:rsidRDefault="00675E99" w:rsidP="00675E99">
      <w:pPr>
        <w:pStyle w:val="FP"/>
        <w:keepNext/>
        <w:rPr>
          <w:i/>
          <w:iCs/>
          <w:sz w:val="18"/>
          <w:szCs w:val="18"/>
        </w:rPr>
      </w:pPr>
      <w:r w:rsidRPr="005B25A1">
        <w:rPr>
          <w:i/>
          <w:iCs/>
          <w:sz w:val="18"/>
          <w:szCs w:val="18"/>
        </w:rPr>
        <w:t>Jingran (OPPO) is ok with r05.</w:t>
      </w:r>
    </w:p>
    <w:p w14:paraId="52BEB73B" w14:textId="77777777" w:rsidR="00675E99" w:rsidRDefault="00675E99" w:rsidP="00675E99">
      <w:pPr>
        <w:pStyle w:val="FP"/>
        <w:keepNext/>
        <w:rPr>
          <w:i/>
          <w:iCs/>
          <w:sz w:val="18"/>
          <w:szCs w:val="18"/>
        </w:rPr>
      </w:pPr>
      <w:r w:rsidRPr="005B25A1">
        <w:rPr>
          <w:i/>
          <w:iCs/>
          <w:sz w:val="18"/>
          <w:szCs w:val="18"/>
        </w:rPr>
        <w:t>Vivian (vivo) asks to avoid overlap with S2-2500398 about 6.2H.3.</w:t>
      </w:r>
    </w:p>
    <w:p w14:paraId="79883197" w14:textId="77777777" w:rsidR="00675E99" w:rsidRDefault="00675E99" w:rsidP="00675E99">
      <w:pPr>
        <w:pStyle w:val="FP"/>
        <w:keepNext/>
        <w:rPr>
          <w:i/>
          <w:iCs/>
          <w:sz w:val="18"/>
          <w:szCs w:val="18"/>
        </w:rPr>
      </w:pPr>
      <w:r w:rsidRPr="005B25A1">
        <w:rPr>
          <w:i/>
          <w:iCs/>
          <w:sz w:val="18"/>
          <w:szCs w:val="18"/>
        </w:rPr>
        <w:t>David (Apple) clarifies to Vivian (vivo).</w:t>
      </w:r>
    </w:p>
    <w:p w14:paraId="78E361EB" w14:textId="77777777" w:rsidR="00675E99" w:rsidRDefault="00675E99" w:rsidP="00675E99">
      <w:pPr>
        <w:pStyle w:val="FP"/>
        <w:keepNext/>
        <w:rPr>
          <w:i/>
          <w:iCs/>
          <w:sz w:val="18"/>
          <w:szCs w:val="18"/>
        </w:rPr>
      </w:pPr>
      <w:r w:rsidRPr="005B25A1">
        <w:rPr>
          <w:i/>
          <w:iCs/>
          <w:sz w:val="18"/>
          <w:szCs w:val="18"/>
        </w:rPr>
        <w:t>Jihoon (ETRI) is also okay with r05.</w:t>
      </w:r>
    </w:p>
    <w:p w14:paraId="46305C26" w14:textId="77777777" w:rsidR="00675E99" w:rsidRDefault="00675E99" w:rsidP="00675E99">
      <w:pPr>
        <w:pStyle w:val="FP"/>
        <w:keepNext/>
        <w:rPr>
          <w:i/>
          <w:iCs/>
          <w:sz w:val="18"/>
          <w:szCs w:val="18"/>
        </w:rPr>
      </w:pPr>
      <w:r w:rsidRPr="005B25A1">
        <w:rPr>
          <w:i/>
          <w:iCs/>
          <w:sz w:val="18"/>
          <w:szCs w:val="18"/>
        </w:rPr>
        <w:t>==== General Revisions Deadline ====.</w:t>
      </w:r>
    </w:p>
    <w:p w14:paraId="484BE74F" w14:textId="77777777" w:rsidR="00675E99" w:rsidRDefault="00675E99" w:rsidP="00675E99">
      <w:pPr>
        <w:pStyle w:val="FP"/>
        <w:keepNext/>
        <w:rPr>
          <w:i/>
          <w:iCs/>
          <w:sz w:val="18"/>
          <w:szCs w:val="18"/>
        </w:rPr>
      </w:pPr>
      <w:r w:rsidRPr="005B25A1">
        <w:rPr>
          <w:i/>
          <w:iCs/>
          <w:sz w:val="18"/>
          <w:szCs w:val="18"/>
        </w:rPr>
        <w:t>Haiyang (Huawei) can only accept r05 + removing 'or a new list derived from the agreed list in the preparation phase' + removing '- (Optional), VFL server may indicate model status has to be saved as a checkpoint or if the training has to restart from the model status of a previous checkpoint (e.g. training iteration number).' + removing 'The VFL Server may provide checkpoint information according to clause 6.2H.3.'.</w:t>
      </w:r>
    </w:p>
    <w:p w14:paraId="22F5A2CF" w14:textId="77777777" w:rsidR="00675E99" w:rsidRDefault="00675E99" w:rsidP="00675E99">
      <w:pPr>
        <w:pStyle w:val="FP"/>
        <w:keepNext/>
        <w:rPr>
          <w:i/>
          <w:iCs/>
          <w:sz w:val="18"/>
          <w:szCs w:val="18"/>
        </w:rPr>
      </w:pPr>
      <w:r w:rsidRPr="005B25A1">
        <w:rPr>
          <w:i/>
          <w:iCs/>
          <w:sz w:val="18"/>
          <w:szCs w:val="18"/>
        </w:rPr>
        <w:t>David (Apple) raises the concern that Haiyan (Huawei) is asking for a major new revision well after revisions deadline is over without having provided comments since Tuesday UTC morning; can only live with one proposed change on top of r05 if chair and rest of companies are OK.</w:t>
      </w:r>
    </w:p>
    <w:p w14:paraId="4473A243" w14:textId="77777777" w:rsidR="00675E99" w:rsidRDefault="00675E99" w:rsidP="00675E99">
      <w:pPr>
        <w:pStyle w:val="FP"/>
        <w:keepNext/>
        <w:rPr>
          <w:i/>
          <w:iCs/>
          <w:sz w:val="18"/>
          <w:szCs w:val="18"/>
        </w:rPr>
      </w:pPr>
      <w:r w:rsidRPr="005B25A1">
        <w:rPr>
          <w:i/>
          <w:iCs/>
          <w:sz w:val="18"/>
          <w:szCs w:val="18"/>
        </w:rPr>
        <w:t>Thomas(Nokia) support proposal of Haiyang (Huawei).</w:t>
      </w:r>
    </w:p>
    <w:p w14:paraId="2324AD9F" w14:textId="77777777" w:rsidR="00675E99" w:rsidRDefault="00675E99" w:rsidP="00675E99">
      <w:pPr>
        <w:pStyle w:val="FP"/>
        <w:keepNext/>
        <w:rPr>
          <w:i/>
          <w:iCs/>
          <w:sz w:val="18"/>
          <w:szCs w:val="18"/>
        </w:rPr>
      </w:pPr>
      <w:r w:rsidRPr="005B25A1">
        <w:rPr>
          <w:i/>
          <w:iCs/>
          <w:sz w:val="18"/>
          <w:szCs w:val="18"/>
        </w:rPr>
        <w:t>Belen (Ericsson) is also okay with r05, ask to cosign.</w:t>
      </w:r>
    </w:p>
    <w:p w14:paraId="512578F7" w14:textId="77777777" w:rsidR="00675E99" w:rsidRDefault="00675E99" w:rsidP="00675E99">
      <w:pPr>
        <w:pStyle w:val="FP"/>
        <w:keepNext/>
        <w:rPr>
          <w:i/>
          <w:iCs/>
          <w:sz w:val="18"/>
          <w:szCs w:val="18"/>
        </w:rPr>
      </w:pPr>
      <w:r w:rsidRPr="005B25A1">
        <w:rPr>
          <w:i/>
          <w:iCs/>
          <w:sz w:val="18"/>
          <w:szCs w:val="18"/>
        </w:rPr>
        <w:t>Tingyu (Samsung) is OK with r05 and would like to co-sign.</w:t>
      </w:r>
    </w:p>
    <w:p w14:paraId="259E6B28" w14:textId="77777777" w:rsidR="00675E99" w:rsidRDefault="00675E99" w:rsidP="00675E99">
      <w:pPr>
        <w:pStyle w:val="FP"/>
        <w:keepNext/>
        <w:rPr>
          <w:i/>
          <w:iCs/>
          <w:sz w:val="18"/>
          <w:szCs w:val="18"/>
        </w:rPr>
      </w:pPr>
      <w:r w:rsidRPr="005B25A1">
        <w:rPr>
          <w:i/>
          <w:iCs/>
          <w:sz w:val="18"/>
          <w:szCs w:val="18"/>
        </w:rPr>
        <w:t>Abbas (Futurewei) supports r05 and would like to co-sign.</w:t>
      </w:r>
    </w:p>
    <w:p w14:paraId="4981A5B0" w14:textId="77777777" w:rsidR="00675E99" w:rsidRDefault="00675E99" w:rsidP="00675E99">
      <w:pPr>
        <w:pStyle w:val="FP"/>
        <w:keepNext/>
        <w:rPr>
          <w:i/>
          <w:iCs/>
          <w:sz w:val="18"/>
          <w:szCs w:val="18"/>
        </w:rPr>
      </w:pPr>
      <w:r w:rsidRPr="005B25A1">
        <w:rPr>
          <w:i/>
          <w:iCs/>
          <w:sz w:val="18"/>
          <w:szCs w:val="18"/>
        </w:rPr>
        <w:t>David (Apple) thanks companies for the support, checks with Huawei if they can live with r05 with the understanding that the CR can be revised in the Athens meeting.</w:t>
      </w:r>
    </w:p>
    <w:p w14:paraId="0DBE27B5" w14:textId="77777777" w:rsidR="00675E99" w:rsidRDefault="00675E99" w:rsidP="00675E99">
      <w:pPr>
        <w:pStyle w:val="FP"/>
        <w:keepNext/>
        <w:rPr>
          <w:i/>
          <w:iCs/>
          <w:sz w:val="18"/>
          <w:szCs w:val="18"/>
        </w:rPr>
      </w:pPr>
      <w:r w:rsidRPr="005B25A1">
        <w:rPr>
          <w:i/>
          <w:iCs/>
          <w:sz w:val="18"/>
          <w:szCs w:val="18"/>
        </w:rPr>
        <w:t>Thomas(Nokia) revokes previous agreement for r05, suggest agreeing r05 plus suggested additions.</w:t>
      </w:r>
    </w:p>
    <w:p w14:paraId="53060B44" w14:textId="77777777" w:rsidR="00675E99" w:rsidRDefault="00675E99" w:rsidP="00675E99">
      <w:pPr>
        <w:pStyle w:val="FP"/>
        <w:keepNext/>
        <w:rPr>
          <w:i/>
          <w:iCs/>
          <w:sz w:val="18"/>
          <w:szCs w:val="18"/>
        </w:rPr>
      </w:pPr>
      <w:r w:rsidRPr="005B25A1">
        <w:rPr>
          <w:i/>
          <w:iCs/>
          <w:sz w:val="18"/>
          <w:szCs w:val="18"/>
        </w:rPr>
        <w:t>David (Apple) requests the CR to be opened at CC4 since both Nokia and Huawei requested an unexpected revision after the revisions deadline. Nokia revoking its agreement to r05 close to the comments deadline is indeed quite unfortunate.</w:t>
      </w:r>
    </w:p>
    <w:p w14:paraId="29EB189B" w14:textId="77777777" w:rsidR="00675E99" w:rsidRDefault="00675E99" w:rsidP="00675E99">
      <w:pPr>
        <w:pStyle w:val="FP"/>
        <w:keepNext/>
        <w:rPr>
          <w:i/>
          <w:iCs/>
          <w:sz w:val="18"/>
          <w:szCs w:val="18"/>
        </w:rPr>
      </w:pPr>
      <w:r w:rsidRPr="005B25A1">
        <w:rPr>
          <w:i/>
          <w:iCs/>
          <w:sz w:val="18"/>
          <w:szCs w:val="18"/>
        </w:rPr>
        <w:t>==== Comments Deadline ====.</w:t>
      </w:r>
    </w:p>
    <w:p w14:paraId="3B1BB12D" w14:textId="77777777" w:rsidR="00675E99" w:rsidRPr="005B25A1" w:rsidRDefault="00675E99" w:rsidP="00675E99">
      <w:pPr>
        <w:pStyle w:val="FP"/>
        <w:keepNext/>
        <w:rPr>
          <w:i/>
          <w:iCs/>
          <w:sz w:val="18"/>
          <w:szCs w:val="18"/>
        </w:rPr>
      </w:pPr>
    </w:p>
    <w:p w14:paraId="46CF1C7A" w14:textId="77777777" w:rsidR="00D747F2" w:rsidRPr="005B25A1" w:rsidRDefault="00D747F2" w:rsidP="00D747F2">
      <w:pPr>
        <w:keepNext/>
        <w:keepLines/>
        <w:rPr>
          <w:b/>
          <w:bCs/>
        </w:rPr>
      </w:pPr>
      <w:r>
        <w:rPr>
          <w:b/>
          <w:bCs/>
        </w:rPr>
        <w:t>Session comment</w:t>
      </w:r>
      <w:r w:rsidRPr="005B25A1">
        <w:rPr>
          <w:b/>
          <w:bCs/>
        </w:rPr>
        <w:t>:</w:t>
      </w:r>
    </w:p>
    <w:p w14:paraId="3FB4FC12" w14:textId="77777777" w:rsidR="00675E99" w:rsidRPr="005B25A1" w:rsidRDefault="00675E99" w:rsidP="00675E99">
      <w:pPr>
        <w:keepNext/>
        <w:keepLines/>
      </w:pPr>
      <w:r w:rsidRPr="005B25A1">
        <w:t>Agree r05?</w:t>
      </w:r>
    </w:p>
    <w:p w14:paraId="5EE10BD5" w14:textId="77777777" w:rsidR="00D747F2" w:rsidRPr="005B25A1" w:rsidRDefault="00D747F2" w:rsidP="00D747F2">
      <w:pPr>
        <w:keepNext/>
        <w:keepLines/>
        <w:rPr>
          <w:b/>
          <w:bCs/>
        </w:rPr>
      </w:pPr>
      <w:r>
        <w:rPr>
          <w:b/>
          <w:bCs/>
        </w:rPr>
        <w:t>CC#4</w:t>
      </w:r>
      <w:r w:rsidRPr="005B25A1">
        <w:rPr>
          <w:b/>
          <w:bCs/>
        </w:rPr>
        <w:t xml:space="preserve"> Discussion:</w:t>
      </w:r>
    </w:p>
    <w:p w14:paraId="66BA66E1" w14:textId="71EFB90F" w:rsidR="00675E99" w:rsidRPr="005B25A1" w:rsidRDefault="00675E99" w:rsidP="00675E99">
      <w:pPr>
        <w:keepNext/>
        <w:keepLines/>
      </w:pPr>
      <w:r>
        <w:t xml:space="preserve">Huawei objected to adding the checkpoint. Apple commented that this is not a new parameter and the comment was made after the comments deadline and further revisions could not be provided. This was then </w:t>
      </w:r>
      <w:r w:rsidRPr="00675E99">
        <w:rPr>
          <w:color w:val="0000FF"/>
        </w:rPr>
        <w:t>postponed</w:t>
      </w:r>
      <w:r>
        <w:t>.</w:t>
      </w:r>
    </w:p>
    <w:p w14:paraId="1809C5DE" w14:textId="0812DD0D" w:rsidR="00675E99" w:rsidRPr="00EB0339" w:rsidRDefault="00675E99" w:rsidP="00675E99">
      <w:r w:rsidRPr="005B25A1">
        <w:rPr>
          <w:b/>
          <w:bCs/>
        </w:rPr>
        <w:t>Status:</w:t>
      </w:r>
      <w:r>
        <w:t xml:space="preserve"> </w:t>
      </w:r>
      <w:r w:rsidRPr="00675E99">
        <w:rPr>
          <w:color w:val="0000FF"/>
        </w:rPr>
        <w:t>Postponed</w:t>
      </w:r>
      <w:r>
        <w:t>.</w:t>
      </w:r>
    </w:p>
    <w:p w14:paraId="1EFBF093" w14:textId="77777777" w:rsidR="00675E99" w:rsidRDefault="00675E99" w:rsidP="00675E99">
      <w:pPr>
        <w:pStyle w:val="NormTop"/>
      </w:pPr>
      <w:r>
        <w:rPr>
          <w:color w:val="0000FF"/>
        </w:rPr>
        <w:lastRenderedPageBreak/>
        <w:t>S2-2501071</w:t>
      </w:r>
      <w:r w:rsidRPr="00D53282">
        <w:t xml:space="preserve"> </w:t>
      </w:r>
      <w:r>
        <w:t>(CR) 23.288 CR1371 (Rel-19, 'B'): KI#2 update to VFL preparation procedure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This CR addresses a number of Editor's Notes related to missing parameters for the correct execution of VFL preparation procedures.</w:t>
      </w:r>
    </w:p>
    <w:p w14:paraId="4248EB07" w14:textId="77777777" w:rsidR="00675E99" w:rsidRPr="00B81031" w:rsidRDefault="00675E99" w:rsidP="00675E99">
      <w:pPr>
        <w:keepNext/>
        <w:keepLines/>
        <w:rPr>
          <w:i/>
        </w:rPr>
      </w:pPr>
      <w:r w:rsidRPr="00B81031">
        <w:rPr>
          <w:b/>
          <w:bCs/>
          <w:i/>
        </w:rPr>
        <w:t>Comment:</w:t>
      </w:r>
      <w:r>
        <w:rPr>
          <w:i/>
        </w:rPr>
        <w:t xml:space="preserve"> Missing CR Number - CR states -!</w:t>
      </w:r>
    </w:p>
    <w:p w14:paraId="026D4B28" w14:textId="77777777" w:rsidR="00675E99" w:rsidRPr="00883614" w:rsidRDefault="00675E99" w:rsidP="00675E99">
      <w:pPr>
        <w:pStyle w:val="FP"/>
        <w:keepNext/>
        <w:rPr>
          <w:b/>
          <w:bCs/>
          <w:i/>
          <w:iCs/>
          <w:sz w:val="18"/>
          <w:szCs w:val="18"/>
          <w:lang w:val="fr-FR"/>
        </w:rPr>
      </w:pPr>
      <w:r w:rsidRPr="00883614">
        <w:rPr>
          <w:b/>
          <w:bCs/>
          <w:i/>
          <w:iCs/>
          <w:sz w:val="18"/>
          <w:szCs w:val="18"/>
          <w:lang w:val="fr-FR"/>
        </w:rPr>
        <w:t>e-mail discussion:</w:t>
      </w:r>
    </w:p>
    <w:p w14:paraId="35E8E851" w14:textId="77777777" w:rsidR="00675E99" w:rsidRPr="00883614" w:rsidRDefault="00675E99" w:rsidP="00675E99">
      <w:pPr>
        <w:pStyle w:val="FP"/>
        <w:keepNext/>
        <w:rPr>
          <w:i/>
          <w:iCs/>
          <w:sz w:val="18"/>
          <w:szCs w:val="18"/>
          <w:lang w:val="fr-FR"/>
        </w:rPr>
      </w:pPr>
      <w:r w:rsidRPr="00883614">
        <w:rPr>
          <w:i/>
          <w:iCs/>
          <w:sz w:val="18"/>
          <w:szCs w:val="18"/>
          <w:lang w:val="fr-FR"/>
        </w:rPr>
        <w:t xml:space="preserve">Yuang(ZTE) </w:t>
      </w:r>
      <w:proofErr w:type="spellStart"/>
      <w:r w:rsidRPr="00883614">
        <w:rPr>
          <w:i/>
          <w:iCs/>
          <w:sz w:val="18"/>
          <w:szCs w:val="18"/>
          <w:lang w:val="fr-FR"/>
        </w:rPr>
        <w:t>provides</w:t>
      </w:r>
      <w:proofErr w:type="spellEnd"/>
      <w:r w:rsidRPr="00883614">
        <w:rPr>
          <w:i/>
          <w:iCs/>
          <w:sz w:val="18"/>
          <w:szCs w:val="18"/>
          <w:lang w:val="fr-FR"/>
        </w:rPr>
        <w:t xml:space="preserve"> comments.</w:t>
      </w:r>
    </w:p>
    <w:p w14:paraId="43253A67" w14:textId="77777777" w:rsidR="00675E99" w:rsidRDefault="00675E99" w:rsidP="00675E99">
      <w:pPr>
        <w:pStyle w:val="FP"/>
        <w:keepNext/>
        <w:rPr>
          <w:i/>
          <w:iCs/>
          <w:sz w:val="18"/>
          <w:szCs w:val="18"/>
        </w:rPr>
      </w:pPr>
      <w:r w:rsidRPr="005B25A1">
        <w:rPr>
          <w:i/>
          <w:iCs/>
          <w:sz w:val="18"/>
          <w:szCs w:val="18"/>
        </w:rPr>
        <w:t>Xiaobo (vivo) provides comments and proposes to focus on Issue #1 for preparation.</w:t>
      </w:r>
    </w:p>
    <w:p w14:paraId="063E5D22" w14:textId="77777777" w:rsidR="00675E99" w:rsidRDefault="00675E99" w:rsidP="00675E99">
      <w:pPr>
        <w:pStyle w:val="FP"/>
        <w:keepNext/>
        <w:rPr>
          <w:i/>
          <w:iCs/>
          <w:sz w:val="18"/>
          <w:szCs w:val="18"/>
        </w:rPr>
      </w:pPr>
      <w:r w:rsidRPr="005B25A1">
        <w:rPr>
          <w:i/>
          <w:iCs/>
          <w:sz w:val="18"/>
          <w:szCs w:val="18"/>
        </w:rPr>
        <w:t>David (Apple) corrects the subject to comply with SA2 e-meeting guidelines.</w:t>
      </w:r>
    </w:p>
    <w:p w14:paraId="2187A16B" w14:textId="77777777" w:rsidR="00675E99" w:rsidRDefault="00675E99" w:rsidP="00675E99">
      <w:pPr>
        <w:pStyle w:val="FP"/>
        <w:keepNext/>
        <w:rPr>
          <w:i/>
          <w:iCs/>
          <w:sz w:val="18"/>
          <w:szCs w:val="18"/>
        </w:rPr>
      </w:pPr>
      <w:r w:rsidRPr="005B25A1">
        <w:rPr>
          <w:i/>
          <w:iCs/>
          <w:sz w:val="18"/>
          <w:szCs w:val="18"/>
        </w:rPr>
        <w:t>Ulises (InterDigital) replies to Yuang and Thomas comments, and he provides r02.</w:t>
      </w:r>
    </w:p>
    <w:p w14:paraId="6B4844F5" w14:textId="77777777" w:rsidR="00675E99" w:rsidRDefault="00675E99" w:rsidP="00675E99">
      <w:pPr>
        <w:pStyle w:val="FP"/>
        <w:keepNext/>
        <w:rPr>
          <w:i/>
          <w:iCs/>
          <w:sz w:val="18"/>
          <w:szCs w:val="18"/>
        </w:rPr>
      </w:pPr>
      <w:r w:rsidRPr="005B25A1">
        <w:rPr>
          <w:i/>
          <w:iCs/>
          <w:sz w:val="18"/>
          <w:szCs w:val="18"/>
        </w:rPr>
        <w:t>Thomas (Nokia) provides r01.</w:t>
      </w:r>
    </w:p>
    <w:p w14:paraId="4E8A68F5" w14:textId="77777777" w:rsidR="00675E99" w:rsidRDefault="00675E99" w:rsidP="00675E99">
      <w:pPr>
        <w:pStyle w:val="FP"/>
        <w:keepNext/>
        <w:rPr>
          <w:i/>
          <w:iCs/>
          <w:sz w:val="18"/>
          <w:szCs w:val="18"/>
        </w:rPr>
      </w:pPr>
      <w:r w:rsidRPr="005B25A1">
        <w:rPr>
          <w:i/>
          <w:iCs/>
          <w:sz w:val="18"/>
          <w:szCs w:val="18"/>
        </w:rPr>
        <w:t>Jaewoo (LGE) provides comments on r02.</w:t>
      </w:r>
    </w:p>
    <w:p w14:paraId="2EE965E2" w14:textId="77777777" w:rsidR="00675E99" w:rsidRDefault="00675E99" w:rsidP="00675E99">
      <w:pPr>
        <w:pStyle w:val="FP"/>
        <w:keepNext/>
        <w:rPr>
          <w:i/>
          <w:iCs/>
          <w:sz w:val="18"/>
          <w:szCs w:val="18"/>
        </w:rPr>
      </w:pPr>
      <w:r w:rsidRPr="005B25A1">
        <w:rPr>
          <w:i/>
          <w:iCs/>
          <w:sz w:val="18"/>
          <w:szCs w:val="18"/>
        </w:rPr>
        <w:t>Haiyang (Huawei) comments, agree with others .</w:t>
      </w:r>
    </w:p>
    <w:p w14:paraId="4AF651A3" w14:textId="77777777" w:rsidR="00675E99" w:rsidRDefault="00675E99" w:rsidP="00675E99">
      <w:pPr>
        <w:pStyle w:val="FP"/>
        <w:keepNext/>
        <w:rPr>
          <w:i/>
          <w:iCs/>
          <w:sz w:val="18"/>
          <w:szCs w:val="18"/>
        </w:rPr>
      </w:pPr>
      <w:r w:rsidRPr="005B25A1">
        <w:rPr>
          <w:i/>
          <w:iCs/>
          <w:sz w:val="18"/>
          <w:szCs w:val="18"/>
        </w:rPr>
        <w:t>Ulises (InterDigital) replies to Jaewoo, he is OK with r04.</w:t>
      </w:r>
    </w:p>
    <w:p w14:paraId="66A6BF71" w14:textId="77777777" w:rsidR="00675E99" w:rsidRDefault="00675E99" w:rsidP="00675E99">
      <w:pPr>
        <w:pStyle w:val="FP"/>
        <w:keepNext/>
        <w:rPr>
          <w:i/>
          <w:iCs/>
          <w:sz w:val="18"/>
          <w:szCs w:val="18"/>
        </w:rPr>
      </w:pPr>
      <w:r w:rsidRPr="005B25A1">
        <w:rPr>
          <w:i/>
          <w:iCs/>
          <w:sz w:val="18"/>
          <w:szCs w:val="18"/>
        </w:rPr>
        <w:t>Jaewoo (LGE) provides comments on r03 and provides r04.</w:t>
      </w:r>
    </w:p>
    <w:p w14:paraId="260B3B1A" w14:textId="77777777" w:rsidR="00675E99" w:rsidRDefault="00675E99" w:rsidP="00675E99">
      <w:pPr>
        <w:pStyle w:val="FP"/>
        <w:keepNext/>
        <w:rPr>
          <w:i/>
          <w:iCs/>
          <w:sz w:val="18"/>
          <w:szCs w:val="18"/>
        </w:rPr>
      </w:pPr>
      <w:r w:rsidRPr="005B25A1">
        <w:rPr>
          <w:i/>
          <w:iCs/>
          <w:sz w:val="18"/>
          <w:szCs w:val="18"/>
        </w:rPr>
        <w:t>Ulises (InterDigital) replies to Jaewoo and Haiyang comments, and he provides r03.</w:t>
      </w:r>
    </w:p>
    <w:p w14:paraId="17E72140" w14:textId="77777777" w:rsidR="00675E99" w:rsidRDefault="00675E99" w:rsidP="00675E99">
      <w:pPr>
        <w:pStyle w:val="FP"/>
        <w:keepNext/>
        <w:rPr>
          <w:i/>
          <w:iCs/>
          <w:sz w:val="18"/>
          <w:szCs w:val="18"/>
        </w:rPr>
      </w:pPr>
      <w:r w:rsidRPr="005B25A1">
        <w:rPr>
          <w:i/>
          <w:iCs/>
          <w:sz w:val="18"/>
          <w:szCs w:val="18"/>
        </w:rPr>
        <w:t>Belen (Ericsson) objects to the added step0, objects to revisions that include that step.</w:t>
      </w:r>
    </w:p>
    <w:p w14:paraId="18F34EB2" w14:textId="77777777" w:rsidR="00675E99" w:rsidRDefault="00675E99" w:rsidP="00675E99">
      <w:pPr>
        <w:pStyle w:val="FP"/>
        <w:keepNext/>
        <w:rPr>
          <w:i/>
          <w:iCs/>
          <w:sz w:val="18"/>
          <w:szCs w:val="18"/>
        </w:rPr>
      </w:pPr>
      <w:r w:rsidRPr="005B25A1">
        <w:rPr>
          <w:i/>
          <w:iCs/>
          <w:sz w:val="18"/>
          <w:szCs w:val="18"/>
        </w:rPr>
        <w:t>==== General Revisions Deadline ====.</w:t>
      </w:r>
    </w:p>
    <w:p w14:paraId="491ED037" w14:textId="77777777" w:rsidR="00675E99" w:rsidRDefault="00675E99" w:rsidP="00675E99">
      <w:pPr>
        <w:pStyle w:val="FP"/>
        <w:keepNext/>
        <w:rPr>
          <w:i/>
          <w:iCs/>
          <w:sz w:val="18"/>
          <w:szCs w:val="18"/>
        </w:rPr>
      </w:pPr>
      <w:r w:rsidRPr="005B25A1">
        <w:rPr>
          <w:i/>
          <w:iCs/>
          <w:sz w:val="18"/>
          <w:szCs w:val="18"/>
        </w:rPr>
        <w:t>Ulises (InterDigital) replies to Belen, we are OK with removing step 0 and reinstate the note on this topic .</w:t>
      </w:r>
    </w:p>
    <w:p w14:paraId="3E26A7BF" w14:textId="77777777" w:rsidR="00675E99" w:rsidRDefault="00675E99" w:rsidP="00675E99">
      <w:pPr>
        <w:pStyle w:val="FP"/>
        <w:keepNext/>
        <w:rPr>
          <w:i/>
          <w:iCs/>
          <w:sz w:val="18"/>
          <w:szCs w:val="18"/>
        </w:rPr>
      </w:pPr>
      <w:r w:rsidRPr="005B25A1">
        <w:rPr>
          <w:i/>
          <w:iCs/>
          <w:sz w:val="18"/>
          <w:szCs w:val="18"/>
        </w:rPr>
        <w:t>Haiyang (Huawei) replies to Ulises (InterDigital), comment to remove 'required statistical properties of the data sample' as well.</w:t>
      </w:r>
    </w:p>
    <w:p w14:paraId="6BFE1516" w14:textId="77777777" w:rsidR="00675E99" w:rsidRDefault="00675E99" w:rsidP="00675E99">
      <w:pPr>
        <w:pStyle w:val="FP"/>
        <w:keepNext/>
        <w:rPr>
          <w:i/>
          <w:iCs/>
          <w:sz w:val="18"/>
          <w:szCs w:val="18"/>
        </w:rPr>
      </w:pPr>
      <w:r w:rsidRPr="005B25A1">
        <w:rPr>
          <w:i/>
          <w:iCs/>
          <w:sz w:val="18"/>
          <w:szCs w:val="18"/>
        </w:rPr>
        <w:t>Belen (Ericsson) asks Ulises to remove step 0, as it still appears, it also asks to align step 1.</w:t>
      </w:r>
    </w:p>
    <w:p w14:paraId="0D7BF0DF" w14:textId="77777777" w:rsidR="00675E99" w:rsidRDefault="00675E99" w:rsidP="00675E99">
      <w:pPr>
        <w:pStyle w:val="FP"/>
        <w:keepNext/>
        <w:rPr>
          <w:i/>
          <w:iCs/>
          <w:sz w:val="18"/>
          <w:szCs w:val="18"/>
        </w:rPr>
      </w:pPr>
      <w:r w:rsidRPr="005B25A1">
        <w:rPr>
          <w:i/>
          <w:iCs/>
          <w:sz w:val="18"/>
          <w:szCs w:val="18"/>
        </w:rPr>
        <w:t>Ulises (InterDigital) replies to Belen, I'm providing r06 to address Ericsson's concerns.</w:t>
      </w:r>
    </w:p>
    <w:p w14:paraId="66D4427F" w14:textId="77777777" w:rsidR="00675E99" w:rsidRDefault="00675E99" w:rsidP="00675E99">
      <w:pPr>
        <w:pStyle w:val="FP"/>
        <w:keepNext/>
        <w:rPr>
          <w:i/>
          <w:iCs/>
          <w:sz w:val="18"/>
          <w:szCs w:val="18"/>
        </w:rPr>
      </w:pPr>
      <w:r w:rsidRPr="005B25A1">
        <w:rPr>
          <w:i/>
          <w:iCs/>
          <w:sz w:val="18"/>
          <w:szCs w:val="18"/>
        </w:rPr>
        <w:t>Ulises (InterDigital) replies to Haiyang (Huawei) comments, and he provides r07.</w:t>
      </w:r>
    </w:p>
    <w:p w14:paraId="7807F7C5" w14:textId="77777777" w:rsidR="00675E99" w:rsidRDefault="00675E99" w:rsidP="00675E99">
      <w:pPr>
        <w:pStyle w:val="FP"/>
        <w:keepNext/>
        <w:rPr>
          <w:i/>
          <w:iCs/>
          <w:sz w:val="18"/>
          <w:szCs w:val="18"/>
        </w:rPr>
      </w:pPr>
      <w:r w:rsidRPr="005B25A1">
        <w:rPr>
          <w:i/>
          <w:iCs/>
          <w:sz w:val="18"/>
          <w:szCs w:val="18"/>
        </w:rPr>
        <w:t>Abbas (Futurewei) supports r07 and would like to co-sign.</w:t>
      </w:r>
    </w:p>
    <w:p w14:paraId="64B94783" w14:textId="77777777" w:rsidR="00675E99" w:rsidRDefault="00675E99" w:rsidP="00675E99">
      <w:pPr>
        <w:pStyle w:val="FP"/>
        <w:keepNext/>
        <w:rPr>
          <w:i/>
          <w:iCs/>
          <w:sz w:val="18"/>
          <w:szCs w:val="18"/>
        </w:rPr>
      </w:pPr>
      <w:r w:rsidRPr="005B25A1">
        <w:rPr>
          <w:i/>
          <w:iCs/>
          <w:sz w:val="18"/>
          <w:szCs w:val="18"/>
        </w:rPr>
        <w:t>Thomas(Nokia) suggest agreeing r07 + removal 'If needed, VFL Clients may evaluate data availability of sample UEs (e.g., through registration state)based on the required criteria for sample alignment,' + adding EN 'It is ffs whether VFL server or clients checks whether UEs are registered'.</w:t>
      </w:r>
    </w:p>
    <w:p w14:paraId="32F94BAD" w14:textId="77777777" w:rsidR="00675E99" w:rsidRDefault="00675E99" w:rsidP="00675E99">
      <w:pPr>
        <w:pStyle w:val="FP"/>
        <w:keepNext/>
        <w:rPr>
          <w:i/>
          <w:iCs/>
          <w:sz w:val="18"/>
          <w:szCs w:val="18"/>
        </w:rPr>
      </w:pPr>
      <w:r w:rsidRPr="005B25A1">
        <w:rPr>
          <w:i/>
          <w:iCs/>
          <w:sz w:val="18"/>
          <w:szCs w:val="18"/>
        </w:rPr>
        <w:t>Objects against r07, r06, r05, r01 and original version.</w:t>
      </w:r>
    </w:p>
    <w:p w14:paraId="20D8F295" w14:textId="77777777" w:rsidR="00675E99" w:rsidRDefault="00675E99" w:rsidP="00675E99">
      <w:pPr>
        <w:pStyle w:val="FP"/>
        <w:keepNext/>
        <w:rPr>
          <w:i/>
          <w:iCs/>
          <w:sz w:val="18"/>
          <w:szCs w:val="18"/>
        </w:rPr>
      </w:pPr>
      <w:r w:rsidRPr="005B25A1">
        <w:rPr>
          <w:i/>
          <w:iCs/>
          <w:sz w:val="18"/>
          <w:szCs w:val="18"/>
        </w:rPr>
        <w:t>==== Comments Deadline ====.</w:t>
      </w:r>
    </w:p>
    <w:p w14:paraId="3DDF0397" w14:textId="77777777" w:rsidR="00675E99" w:rsidRPr="005B25A1" w:rsidRDefault="00675E99" w:rsidP="00675E99">
      <w:pPr>
        <w:pStyle w:val="FP"/>
        <w:keepNext/>
        <w:rPr>
          <w:i/>
          <w:iCs/>
          <w:sz w:val="18"/>
          <w:szCs w:val="18"/>
        </w:rPr>
      </w:pPr>
    </w:p>
    <w:p w14:paraId="12844060" w14:textId="77777777" w:rsidR="00D747F2" w:rsidRPr="005B25A1" w:rsidRDefault="00D747F2" w:rsidP="00D747F2">
      <w:pPr>
        <w:keepNext/>
        <w:keepLines/>
        <w:rPr>
          <w:b/>
          <w:bCs/>
        </w:rPr>
      </w:pPr>
      <w:r>
        <w:rPr>
          <w:b/>
          <w:bCs/>
        </w:rPr>
        <w:t>Session comment</w:t>
      </w:r>
      <w:r w:rsidRPr="005B25A1">
        <w:rPr>
          <w:b/>
          <w:bCs/>
        </w:rPr>
        <w:t>:</w:t>
      </w:r>
    </w:p>
    <w:p w14:paraId="2DE7F455" w14:textId="4F4479D7" w:rsidR="00675E99" w:rsidRPr="005B25A1" w:rsidRDefault="00675E99" w:rsidP="00675E99">
      <w:pPr>
        <w:keepNext/>
        <w:keepLines/>
      </w:pPr>
      <w:r w:rsidRPr="005B25A1">
        <w:t>Agree r04 + a) Remove step 0 in  6.2H.2.2.1/2 and related Figures. b) Reinstated</w:t>
      </w:r>
      <w:r w:rsidRPr="003F599C">
        <w:rPr>
          <w:b/>
          <w:bCs/>
          <w:color w:val="0000FF"/>
        </w:rPr>
        <w:t xml:space="preserve"> </w:t>
      </w:r>
      <w:r w:rsidR="003F599C" w:rsidRPr="003F599C">
        <w:rPr>
          <w:b/>
          <w:bCs/>
          <w:color w:val="0000FF"/>
        </w:rPr>
        <w:t xml:space="preserve">first </w:t>
      </w:r>
      <w:r w:rsidRPr="005B25A1">
        <w:t>EN in clause 6.2H.2.2.1. c) Added 'Trusted AF' to title of Figure 6.2H.2.2-1. d) Removed 'required statistical properties of the data sample', in step 1 of 6.2H.2.2.1. e.) Remove paragraph in clause 6.2H.2.2.1, step 2,'If needed, VFL Clients may  evaluate data availability of sample UEs (e.g. through registration state)based on the required criteria for sample alignment'.</w:t>
      </w:r>
    </w:p>
    <w:p w14:paraId="7A8FC93C" w14:textId="77777777" w:rsidR="00D747F2" w:rsidRPr="005B25A1" w:rsidRDefault="00D747F2" w:rsidP="00D747F2">
      <w:pPr>
        <w:keepNext/>
        <w:keepLines/>
        <w:rPr>
          <w:b/>
          <w:bCs/>
        </w:rPr>
      </w:pPr>
      <w:r>
        <w:rPr>
          <w:b/>
          <w:bCs/>
        </w:rPr>
        <w:t>CC#4</w:t>
      </w:r>
      <w:r w:rsidRPr="005B25A1">
        <w:rPr>
          <w:b/>
          <w:bCs/>
        </w:rPr>
        <w:t xml:space="preserve"> Discussion:</w:t>
      </w:r>
    </w:p>
    <w:p w14:paraId="7C18E9AB" w14:textId="77777777" w:rsidR="003F599C" w:rsidRDefault="003F599C" w:rsidP="00675E99">
      <w:pPr>
        <w:keepNext/>
        <w:keepLines/>
      </w:pPr>
      <w:r>
        <w:t>It was clarified that the first editors note should reinstated.</w:t>
      </w:r>
      <w:r w:rsidR="00675E99" w:rsidRPr="005B25A1">
        <w:t>.</w:t>
      </w:r>
      <w:r>
        <w:t xml:space="preserve">r04 with these changes was agreed. This was revised to </w:t>
      </w:r>
      <w:r w:rsidRPr="00CE3EC0">
        <w:rPr>
          <w:color w:val="0000FF"/>
        </w:rPr>
        <w:t>S2-2</w:t>
      </w:r>
      <w:r>
        <w:rPr>
          <w:color w:val="0000FF"/>
        </w:rPr>
        <w:t>501347</w:t>
      </w:r>
      <w:r>
        <w:t>.</w:t>
      </w:r>
    </w:p>
    <w:p w14:paraId="2F39BAFD" w14:textId="77777777" w:rsidR="003F599C" w:rsidRPr="00825378" w:rsidRDefault="003F599C" w:rsidP="003F599C">
      <w:pPr>
        <w:keepNext/>
        <w:keepLines/>
      </w:pPr>
      <w:r>
        <w:t xml:space="preserve">This was </w:t>
      </w:r>
      <w:r w:rsidRPr="00C3284B">
        <w:rPr>
          <w:color w:val="FF0000"/>
          <w:lang w:eastAsia="en-US"/>
        </w:rPr>
        <w:t>approved</w:t>
      </w:r>
      <w:r>
        <w:t>.</w:t>
      </w:r>
    </w:p>
    <w:p w14:paraId="54C75034" w14:textId="77777777" w:rsidR="003F599C" w:rsidRPr="00EB0339" w:rsidRDefault="003F599C" w:rsidP="003F599C">
      <w:r w:rsidRPr="005B25A1">
        <w:rPr>
          <w:b/>
          <w:bCs/>
        </w:rPr>
        <w:t>Status:</w:t>
      </w:r>
      <w:r>
        <w:t xml:space="preserve"> </w:t>
      </w:r>
      <w:r w:rsidRPr="00C3284B">
        <w:rPr>
          <w:color w:val="FF0000"/>
          <w:lang w:eastAsia="en-US"/>
        </w:rPr>
        <w:t>Approved</w:t>
      </w:r>
      <w:r>
        <w:t>.</w:t>
      </w:r>
    </w:p>
    <w:p w14:paraId="5F646ABF" w14:textId="77777777" w:rsidR="003F599C" w:rsidRDefault="003F599C" w:rsidP="003F599C">
      <w:pPr>
        <w:pStyle w:val="NormTop"/>
      </w:pPr>
      <w:r>
        <w:rPr>
          <w:color w:val="0000FF"/>
        </w:rPr>
        <w:lastRenderedPageBreak/>
        <w:t>S2-2500692</w:t>
      </w:r>
      <w:r w:rsidRPr="00D53282">
        <w:t xml:space="preserve"> </w:t>
      </w:r>
      <w:r>
        <w:t>(CR) 23.288 CR1364 (Rel-19, 'C'): KI#1 - Further clarification on ML Model performance monitoring for AI/ML positioning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LMF indicates to the NWDAF the ML model to monitor by including the ML model identifier. NWDAF collects the following input data from LMF: - Ground truth information from PRU(s)/UE(s) by using the procedure of input data collection by N.</w:t>
      </w:r>
    </w:p>
    <w:p w14:paraId="2A5FFD66" w14:textId="77777777" w:rsidR="003F599C" w:rsidRPr="005B25A1" w:rsidRDefault="003F599C" w:rsidP="003F599C">
      <w:pPr>
        <w:pStyle w:val="FP"/>
        <w:keepNext/>
        <w:rPr>
          <w:b/>
          <w:bCs/>
          <w:i/>
          <w:iCs/>
          <w:sz w:val="18"/>
          <w:szCs w:val="18"/>
        </w:rPr>
      </w:pPr>
      <w:r w:rsidRPr="005B25A1">
        <w:rPr>
          <w:b/>
          <w:bCs/>
          <w:i/>
          <w:iCs/>
          <w:sz w:val="18"/>
          <w:szCs w:val="18"/>
        </w:rPr>
        <w:t>e-mail discussion:</w:t>
      </w:r>
    </w:p>
    <w:p w14:paraId="3F890DFE" w14:textId="77777777" w:rsidR="003F599C" w:rsidRDefault="003F599C" w:rsidP="003F599C">
      <w:pPr>
        <w:pStyle w:val="FP"/>
        <w:keepNext/>
        <w:rPr>
          <w:i/>
          <w:iCs/>
          <w:sz w:val="18"/>
          <w:szCs w:val="18"/>
        </w:rPr>
      </w:pPr>
      <w:r w:rsidRPr="005B25A1">
        <w:rPr>
          <w:i/>
          <w:iCs/>
          <w:sz w:val="18"/>
          <w:szCs w:val="18"/>
        </w:rPr>
        <w:t>Zhao (Huawei) asks for clarification.</w:t>
      </w:r>
    </w:p>
    <w:p w14:paraId="07EA9E3F" w14:textId="77777777" w:rsidR="003F599C" w:rsidRDefault="003F599C" w:rsidP="003F599C">
      <w:pPr>
        <w:pStyle w:val="FP"/>
        <w:keepNext/>
        <w:rPr>
          <w:i/>
          <w:iCs/>
          <w:sz w:val="18"/>
          <w:szCs w:val="18"/>
        </w:rPr>
      </w:pPr>
      <w:r w:rsidRPr="005B25A1">
        <w:rPr>
          <w:i/>
          <w:iCs/>
          <w:sz w:val="18"/>
          <w:szCs w:val="18"/>
        </w:rPr>
        <w:t>Dimitris (Lenovo) responds to Zhao (Huawei).</w:t>
      </w:r>
    </w:p>
    <w:p w14:paraId="4EC5899D" w14:textId="77777777" w:rsidR="003F599C" w:rsidRDefault="003F599C" w:rsidP="003F599C">
      <w:pPr>
        <w:pStyle w:val="FP"/>
        <w:keepNext/>
        <w:rPr>
          <w:i/>
          <w:iCs/>
          <w:sz w:val="18"/>
          <w:szCs w:val="18"/>
        </w:rPr>
      </w:pPr>
      <w:r w:rsidRPr="005B25A1">
        <w:rPr>
          <w:i/>
          <w:iCs/>
          <w:sz w:val="18"/>
          <w:szCs w:val="18"/>
        </w:rPr>
        <w:t>Sihan (vivo) provides comments.</w:t>
      </w:r>
    </w:p>
    <w:p w14:paraId="0B3D24C1" w14:textId="77777777" w:rsidR="003F599C" w:rsidRDefault="003F599C" w:rsidP="003F599C">
      <w:pPr>
        <w:pStyle w:val="FP"/>
        <w:keepNext/>
        <w:rPr>
          <w:i/>
          <w:iCs/>
          <w:sz w:val="18"/>
          <w:szCs w:val="18"/>
        </w:rPr>
      </w:pPr>
      <w:r w:rsidRPr="005B25A1">
        <w:rPr>
          <w:i/>
          <w:iCs/>
          <w:sz w:val="18"/>
          <w:szCs w:val="18"/>
        </w:rPr>
        <w:t>Dimitris (Lenovo) provides r01.</w:t>
      </w:r>
    </w:p>
    <w:p w14:paraId="43B7B5FD" w14:textId="77777777" w:rsidR="003F599C" w:rsidRDefault="003F599C" w:rsidP="003F599C">
      <w:pPr>
        <w:pStyle w:val="FP"/>
        <w:keepNext/>
        <w:rPr>
          <w:i/>
          <w:iCs/>
          <w:sz w:val="18"/>
          <w:szCs w:val="18"/>
        </w:rPr>
      </w:pPr>
      <w:r w:rsidRPr="005B25A1">
        <w:rPr>
          <w:i/>
          <w:iCs/>
          <w:sz w:val="18"/>
          <w:szCs w:val="18"/>
        </w:rPr>
        <w:t>David (Apple) provides comments.</w:t>
      </w:r>
    </w:p>
    <w:p w14:paraId="79CD7563" w14:textId="77777777" w:rsidR="003F599C" w:rsidRDefault="003F599C" w:rsidP="003F599C">
      <w:pPr>
        <w:pStyle w:val="FP"/>
        <w:keepNext/>
        <w:rPr>
          <w:i/>
          <w:iCs/>
          <w:sz w:val="18"/>
          <w:szCs w:val="18"/>
        </w:rPr>
      </w:pPr>
      <w:r w:rsidRPr="005B25A1">
        <w:rPr>
          <w:i/>
          <w:iCs/>
          <w:sz w:val="18"/>
          <w:szCs w:val="18"/>
        </w:rPr>
        <w:t>Dimitris (Lenovo) responds to David (Apple).</w:t>
      </w:r>
    </w:p>
    <w:p w14:paraId="5A1D45EF" w14:textId="77777777" w:rsidR="003F599C" w:rsidRDefault="003F599C" w:rsidP="003F599C">
      <w:pPr>
        <w:pStyle w:val="FP"/>
        <w:keepNext/>
        <w:rPr>
          <w:i/>
          <w:iCs/>
          <w:sz w:val="18"/>
          <w:szCs w:val="18"/>
        </w:rPr>
      </w:pPr>
      <w:r w:rsidRPr="005B25A1">
        <w:rPr>
          <w:i/>
          <w:iCs/>
          <w:sz w:val="18"/>
          <w:szCs w:val="18"/>
        </w:rPr>
        <w:t>Belen (Ericsson) provides comments.</w:t>
      </w:r>
    </w:p>
    <w:p w14:paraId="3010BC1D" w14:textId="77777777" w:rsidR="003F599C" w:rsidRDefault="003F599C" w:rsidP="003F599C">
      <w:pPr>
        <w:pStyle w:val="FP"/>
        <w:keepNext/>
        <w:rPr>
          <w:i/>
          <w:iCs/>
          <w:sz w:val="18"/>
          <w:szCs w:val="18"/>
        </w:rPr>
      </w:pPr>
      <w:r w:rsidRPr="005B25A1">
        <w:rPr>
          <w:i/>
          <w:iCs/>
          <w:sz w:val="18"/>
          <w:szCs w:val="18"/>
        </w:rPr>
        <w:t>Zhao (Huawei) replies to Dimitris (Lenovo).</w:t>
      </w:r>
    </w:p>
    <w:p w14:paraId="0D0D79A8" w14:textId="77777777" w:rsidR="003F599C" w:rsidRDefault="003F599C" w:rsidP="003F599C">
      <w:pPr>
        <w:pStyle w:val="FP"/>
        <w:keepNext/>
        <w:rPr>
          <w:i/>
          <w:iCs/>
          <w:sz w:val="18"/>
          <w:szCs w:val="18"/>
        </w:rPr>
      </w:pPr>
      <w:r w:rsidRPr="005B25A1">
        <w:rPr>
          <w:i/>
          <w:iCs/>
          <w:sz w:val="18"/>
          <w:szCs w:val="18"/>
        </w:rPr>
        <w:t>David (Apple) explains and shares another concern.</w:t>
      </w:r>
    </w:p>
    <w:p w14:paraId="5900E2B1" w14:textId="77777777" w:rsidR="003F599C" w:rsidRDefault="003F599C" w:rsidP="003F599C">
      <w:pPr>
        <w:pStyle w:val="FP"/>
        <w:keepNext/>
        <w:rPr>
          <w:i/>
          <w:iCs/>
          <w:sz w:val="18"/>
          <w:szCs w:val="18"/>
        </w:rPr>
      </w:pPr>
      <w:r w:rsidRPr="005B25A1">
        <w:rPr>
          <w:i/>
          <w:iCs/>
          <w:sz w:val="18"/>
          <w:szCs w:val="18"/>
        </w:rPr>
        <w:t>Thomas (Nokia) comments on r02 wording.</w:t>
      </w:r>
    </w:p>
    <w:p w14:paraId="12059724" w14:textId="77777777" w:rsidR="003F599C" w:rsidRDefault="003F599C" w:rsidP="003F599C">
      <w:pPr>
        <w:pStyle w:val="FP"/>
        <w:keepNext/>
        <w:rPr>
          <w:i/>
          <w:iCs/>
          <w:sz w:val="18"/>
          <w:szCs w:val="18"/>
        </w:rPr>
      </w:pPr>
      <w:r w:rsidRPr="005B25A1">
        <w:rPr>
          <w:i/>
          <w:iCs/>
          <w:sz w:val="18"/>
          <w:szCs w:val="18"/>
        </w:rPr>
        <w:t>Dimitris (Lenovo) responds to David and Zhao and provides r02.</w:t>
      </w:r>
    </w:p>
    <w:p w14:paraId="7B83F6B3" w14:textId="77777777" w:rsidR="003F599C" w:rsidRDefault="003F599C" w:rsidP="003F599C">
      <w:pPr>
        <w:pStyle w:val="FP"/>
        <w:keepNext/>
        <w:rPr>
          <w:i/>
          <w:iCs/>
          <w:sz w:val="18"/>
          <w:szCs w:val="18"/>
        </w:rPr>
      </w:pPr>
      <w:r w:rsidRPr="005B25A1">
        <w:rPr>
          <w:i/>
          <w:iCs/>
          <w:sz w:val="18"/>
          <w:szCs w:val="18"/>
        </w:rPr>
        <w:t>Dimitris (Lenovo) provides r03.</w:t>
      </w:r>
    </w:p>
    <w:p w14:paraId="109C1AD4" w14:textId="77777777" w:rsidR="003F599C" w:rsidRDefault="003F599C" w:rsidP="003F599C">
      <w:pPr>
        <w:pStyle w:val="FP"/>
        <w:keepNext/>
        <w:rPr>
          <w:i/>
          <w:iCs/>
          <w:sz w:val="18"/>
          <w:szCs w:val="18"/>
        </w:rPr>
      </w:pPr>
      <w:r w:rsidRPr="005B25A1">
        <w:rPr>
          <w:i/>
          <w:iCs/>
          <w:sz w:val="18"/>
          <w:szCs w:val="18"/>
        </w:rPr>
        <w:t>Belen (Ericsson) restates comments on user consent revoke.</w:t>
      </w:r>
    </w:p>
    <w:p w14:paraId="4FBDFCC6" w14:textId="77777777" w:rsidR="003F599C" w:rsidRDefault="003F599C" w:rsidP="003F599C">
      <w:pPr>
        <w:pStyle w:val="FP"/>
        <w:keepNext/>
        <w:rPr>
          <w:i/>
          <w:iCs/>
          <w:sz w:val="18"/>
          <w:szCs w:val="18"/>
        </w:rPr>
      </w:pPr>
      <w:r w:rsidRPr="005B25A1">
        <w:rPr>
          <w:i/>
          <w:iCs/>
          <w:sz w:val="18"/>
          <w:szCs w:val="18"/>
        </w:rPr>
        <w:t>Dimitris (Lenovo) provides r04 taking into account Belen's suggestions.</w:t>
      </w:r>
    </w:p>
    <w:p w14:paraId="469715E4" w14:textId="77777777" w:rsidR="003F599C" w:rsidRDefault="003F599C" w:rsidP="003F599C">
      <w:pPr>
        <w:pStyle w:val="FP"/>
        <w:keepNext/>
        <w:rPr>
          <w:i/>
          <w:iCs/>
          <w:sz w:val="18"/>
          <w:szCs w:val="18"/>
        </w:rPr>
      </w:pPr>
      <w:r w:rsidRPr="005B25A1">
        <w:rPr>
          <w:i/>
          <w:iCs/>
          <w:sz w:val="18"/>
          <w:szCs w:val="18"/>
        </w:rPr>
        <w:t>David (Apple) provides r05.</w:t>
      </w:r>
    </w:p>
    <w:p w14:paraId="2D2F9D20" w14:textId="77777777" w:rsidR="003F599C" w:rsidRDefault="003F599C" w:rsidP="003F599C">
      <w:pPr>
        <w:pStyle w:val="FP"/>
        <w:keepNext/>
        <w:rPr>
          <w:i/>
          <w:iCs/>
          <w:sz w:val="18"/>
          <w:szCs w:val="18"/>
        </w:rPr>
      </w:pPr>
      <w:r w:rsidRPr="005B25A1">
        <w:rPr>
          <w:i/>
          <w:iCs/>
          <w:sz w:val="18"/>
          <w:szCs w:val="18"/>
        </w:rPr>
        <w:t>==== General Revisions Deadline ====.</w:t>
      </w:r>
    </w:p>
    <w:p w14:paraId="16ABB18A" w14:textId="77777777" w:rsidR="003F599C" w:rsidRDefault="003F599C" w:rsidP="003F599C">
      <w:pPr>
        <w:pStyle w:val="FP"/>
        <w:keepNext/>
        <w:rPr>
          <w:i/>
          <w:iCs/>
          <w:sz w:val="18"/>
          <w:szCs w:val="18"/>
        </w:rPr>
      </w:pPr>
      <w:r w:rsidRPr="005B25A1">
        <w:rPr>
          <w:i/>
          <w:iCs/>
          <w:sz w:val="18"/>
          <w:szCs w:val="18"/>
        </w:rPr>
        <w:t>Belen (Ericsson) is okay with r04, objects to r05 too late to add new EN.</w:t>
      </w:r>
    </w:p>
    <w:p w14:paraId="53C6B799" w14:textId="77777777" w:rsidR="003F599C" w:rsidRDefault="003F599C" w:rsidP="003F599C">
      <w:pPr>
        <w:pStyle w:val="FP"/>
        <w:keepNext/>
        <w:rPr>
          <w:i/>
          <w:iCs/>
          <w:sz w:val="18"/>
          <w:szCs w:val="18"/>
        </w:rPr>
      </w:pPr>
      <w:r w:rsidRPr="005B25A1">
        <w:rPr>
          <w:i/>
          <w:iCs/>
          <w:sz w:val="18"/>
          <w:szCs w:val="18"/>
        </w:rPr>
        <w:t>David (Apple) objects to r04, is OK with r05, r03 and r02.</w:t>
      </w:r>
    </w:p>
    <w:p w14:paraId="097E58D4" w14:textId="77777777" w:rsidR="003F599C" w:rsidRDefault="003F599C" w:rsidP="003F599C">
      <w:pPr>
        <w:pStyle w:val="FP"/>
        <w:keepNext/>
        <w:rPr>
          <w:i/>
          <w:iCs/>
          <w:sz w:val="18"/>
          <w:szCs w:val="18"/>
        </w:rPr>
      </w:pPr>
      <w:r w:rsidRPr="005B25A1">
        <w:rPr>
          <w:i/>
          <w:iCs/>
          <w:sz w:val="18"/>
          <w:szCs w:val="18"/>
        </w:rPr>
        <w:t>Dimitris (Lenovo) is ok with r04.</w:t>
      </w:r>
    </w:p>
    <w:p w14:paraId="4F22743D" w14:textId="77777777" w:rsidR="003F599C" w:rsidRDefault="003F599C" w:rsidP="003F599C">
      <w:pPr>
        <w:pStyle w:val="FP"/>
        <w:keepNext/>
        <w:rPr>
          <w:i/>
          <w:iCs/>
          <w:sz w:val="18"/>
          <w:szCs w:val="18"/>
        </w:rPr>
      </w:pPr>
      <w:r w:rsidRPr="005B25A1">
        <w:rPr>
          <w:i/>
          <w:iCs/>
          <w:sz w:val="18"/>
          <w:szCs w:val="18"/>
        </w:rPr>
        <w:t>David (Apple) replies to Lenovo.</w:t>
      </w:r>
    </w:p>
    <w:p w14:paraId="77D21CFA" w14:textId="77777777" w:rsidR="003F599C" w:rsidRDefault="003F599C" w:rsidP="003F599C">
      <w:pPr>
        <w:pStyle w:val="FP"/>
        <w:keepNext/>
        <w:rPr>
          <w:i/>
          <w:iCs/>
          <w:sz w:val="18"/>
          <w:szCs w:val="18"/>
        </w:rPr>
      </w:pPr>
      <w:r w:rsidRPr="005B25A1">
        <w:rPr>
          <w:i/>
          <w:iCs/>
          <w:sz w:val="18"/>
          <w:szCs w:val="18"/>
        </w:rPr>
        <w:t>Dimitris (Lenovo) responds to Apple. A way forward is to add an EN on top of r04.</w:t>
      </w:r>
    </w:p>
    <w:p w14:paraId="52AE9456" w14:textId="77777777" w:rsidR="003F599C" w:rsidRDefault="003F599C" w:rsidP="003F599C">
      <w:pPr>
        <w:pStyle w:val="FP"/>
        <w:keepNext/>
        <w:rPr>
          <w:i/>
          <w:iCs/>
          <w:sz w:val="18"/>
          <w:szCs w:val="18"/>
        </w:rPr>
      </w:pPr>
      <w:r w:rsidRPr="005B25A1">
        <w:rPr>
          <w:i/>
          <w:iCs/>
          <w:sz w:val="18"/>
          <w:szCs w:val="18"/>
        </w:rPr>
        <w:t>David (Apple) is OK with Lenovo's way forward proposal.</w:t>
      </w:r>
    </w:p>
    <w:p w14:paraId="0E7D8847" w14:textId="77777777" w:rsidR="003F599C" w:rsidRDefault="003F599C" w:rsidP="003F599C">
      <w:pPr>
        <w:pStyle w:val="FP"/>
        <w:keepNext/>
        <w:rPr>
          <w:i/>
          <w:iCs/>
          <w:sz w:val="18"/>
          <w:szCs w:val="18"/>
        </w:rPr>
      </w:pPr>
      <w:r w:rsidRPr="005B25A1">
        <w:rPr>
          <w:i/>
          <w:iCs/>
          <w:sz w:val="18"/>
          <w:szCs w:val="18"/>
        </w:rPr>
        <w:t>Zhao (Huawei) proposes to postpone this CR.</w:t>
      </w:r>
    </w:p>
    <w:p w14:paraId="00E1C7E4" w14:textId="77777777" w:rsidR="003F599C" w:rsidRDefault="003F599C" w:rsidP="003F599C">
      <w:pPr>
        <w:pStyle w:val="FP"/>
        <w:keepNext/>
        <w:rPr>
          <w:i/>
          <w:iCs/>
          <w:sz w:val="18"/>
          <w:szCs w:val="18"/>
        </w:rPr>
      </w:pPr>
      <w:r w:rsidRPr="005B25A1">
        <w:rPr>
          <w:i/>
          <w:iCs/>
          <w:sz w:val="18"/>
          <w:szCs w:val="18"/>
        </w:rPr>
        <w:t>Dimitris (Lenovo) propose to go with r04 + EN: Action of the LMF if the LMF is informed of user consent revocation is FFS.</w:t>
      </w:r>
    </w:p>
    <w:p w14:paraId="70BE1CDD" w14:textId="77777777" w:rsidR="003F599C" w:rsidRDefault="003F599C" w:rsidP="003F599C">
      <w:pPr>
        <w:pStyle w:val="FP"/>
        <w:keepNext/>
        <w:rPr>
          <w:i/>
          <w:iCs/>
          <w:sz w:val="18"/>
          <w:szCs w:val="18"/>
        </w:rPr>
      </w:pPr>
      <w:r w:rsidRPr="005B25A1">
        <w:rPr>
          <w:i/>
          <w:iCs/>
          <w:sz w:val="18"/>
          <w:szCs w:val="18"/>
        </w:rPr>
        <w:t>Zhao (Huawei) can accept r04 + one more EN: Another option of collected data (i.e., measurement data and ground truth UE location) used for ML model performance monitoring for LMF-based AI/ML positioning is FFS.</w:t>
      </w:r>
    </w:p>
    <w:p w14:paraId="48663C7A" w14:textId="77777777" w:rsidR="003F599C" w:rsidRDefault="003F599C" w:rsidP="003F599C">
      <w:pPr>
        <w:pStyle w:val="FP"/>
        <w:keepNext/>
        <w:rPr>
          <w:i/>
          <w:iCs/>
          <w:sz w:val="18"/>
          <w:szCs w:val="18"/>
        </w:rPr>
      </w:pPr>
      <w:r w:rsidRPr="005B25A1">
        <w:rPr>
          <w:i/>
          <w:iCs/>
          <w:sz w:val="18"/>
          <w:szCs w:val="18"/>
        </w:rPr>
        <w:t>==== Comments Deadline ====.</w:t>
      </w:r>
    </w:p>
    <w:p w14:paraId="152AF2CF" w14:textId="77777777" w:rsidR="003F599C" w:rsidRPr="005B25A1" w:rsidRDefault="003F599C" w:rsidP="003F599C">
      <w:pPr>
        <w:pStyle w:val="FP"/>
        <w:keepNext/>
        <w:rPr>
          <w:i/>
          <w:iCs/>
          <w:sz w:val="18"/>
          <w:szCs w:val="18"/>
        </w:rPr>
      </w:pPr>
    </w:p>
    <w:p w14:paraId="76A6645C" w14:textId="77777777" w:rsidR="00D747F2" w:rsidRPr="005B25A1" w:rsidRDefault="00D747F2" w:rsidP="00D747F2">
      <w:pPr>
        <w:keepNext/>
        <w:keepLines/>
        <w:rPr>
          <w:b/>
          <w:bCs/>
        </w:rPr>
      </w:pPr>
      <w:r>
        <w:rPr>
          <w:b/>
          <w:bCs/>
        </w:rPr>
        <w:t>Session comment</w:t>
      </w:r>
      <w:r w:rsidRPr="005B25A1">
        <w:rPr>
          <w:b/>
          <w:bCs/>
        </w:rPr>
        <w:t>:</w:t>
      </w:r>
    </w:p>
    <w:p w14:paraId="59027549" w14:textId="77777777" w:rsidR="003F599C" w:rsidRPr="005B25A1" w:rsidRDefault="003F599C" w:rsidP="003F599C">
      <w:pPr>
        <w:keepNext/>
        <w:keepLines/>
      </w:pPr>
      <w:r w:rsidRPr="005B25A1">
        <w:t>Agree r04 + EN: 'Action of the LMF if the LMF is informed of user consent revocation is FFS'?</w:t>
      </w:r>
    </w:p>
    <w:p w14:paraId="79280159" w14:textId="77777777" w:rsidR="00D747F2" w:rsidRPr="005B25A1" w:rsidRDefault="00D747F2" w:rsidP="00D747F2">
      <w:pPr>
        <w:keepNext/>
        <w:keepLines/>
        <w:rPr>
          <w:b/>
          <w:bCs/>
        </w:rPr>
      </w:pPr>
      <w:r>
        <w:rPr>
          <w:b/>
          <w:bCs/>
        </w:rPr>
        <w:t>CC#4</w:t>
      </w:r>
      <w:r w:rsidRPr="005B25A1">
        <w:rPr>
          <w:b/>
          <w:bCs/>
        </w:rPr>
        <w:t xml:space="preserve"> Discussion:</w:t>
      </w:r>
    </w:p>
    <w:p w14:paraId="6061C5B1" w14:textId="77777777" w:rsidR="003F599C" w:rsidRDefault="003F599C" w:rsidP="003F599C">
      <w:pPr>
        <w:keepNext/>
        <w:keepLines/>
      </w:pPr>
      <w:r>
        <w:t>(from Apple): EN: Action of the LMF if the LMF is informed of user consent revocation is FFS.</w:t>
      </w:r>
    </w:p>
    <w:p w14:paraId="7AC7660C" w14:textId="70D96E1A" w:rsidR="003F599C" w:rsidRDefault="003F599C" w:rsidP="003F599C">
      <w:pPr>
        <w:keepNext/>
        <w:keepLines/>
      </w:pPr>
      <w:r>
        <w:t>(From Huawei): EN: Another option of collected data (i.e., measurement data and ground truth UE location) used for ML model performance monitoring for LMF-based AI/ML positioning is FFS.</w:t>
      </w:r>
    </w:p>
    <w:p w14:paraId="2A1C1DFD" w14:textId="536AEFE3" w:rsidR="003F599C" w:rsidRDefault="003F599C" w:rsidP="003F599C">
      <w:pPr>
        <w:keepNext/>
        <w:keepLines/>
      </w:pPr>
      <w:r>
        <w:t xml:space="preserve">Ericsson asked to remove the first Editor's note. Apple could not agree to this. This was then </w:t>
      </w:r>
      <w:r w:rsidRPr="003F599C">
        <w:rPr>
          <w:color w:val="0000FF"/>
        </w:rPr>
        <w:t>postponed</w:t>
      </w:r>
      <w:r>
        <w:t>.</w:t>
      </w:r>
    </w:p>
    <w:p w14:paraId="3513D122" w14:textId="77777777" w:rsidR="003F599C" w:rsidRPr="00EB0339" w:rsidRDefault="003F599C" w:rsidP="003F599C">
      <w:r w:rsidRPr="005B25A1">
        <w:rPr>
          <w:b/>
          <w:bCs/>
        </w:rPr>
        <w:t>Status:</w:t>
      </w:r>
      <w:r>
        <w:t xml:space="preserve"> </w:t>
      </w:r>
      <w:r w:rsidRPr="00675E99">
        <w:rPr>
          <w:color w:val="0000FF"/>
        </w:rPr>
        <w:t>Postponed</w:t>
      </w:r>
      <w:r>
        <w:t>.</w:t>
      </w:r>
    </w:p>
    <w:p w14:paraId="04C4E2B9" w14:textId="77777777" w:rsidR="003F599C" w:rsidRDefault="003F599C" w:rsidP="003F599C">
      <w:pPr>
        <w:pStyle w:val="NormTop"/>
      </w:pPr>
      <w:r>
        <w:rPr>
          <w:color w:val="0000FF"/>
        </w:rPr>
        <w:lastRenderedPageBreak/>
        <w:t>S2-2501037</w:t>
      </w:r>
      <w:r w:rsidRPr="00D53282">
        <w:t xml:space="preserve"> </w:t>
      </w:r>
      <w:r>
        <w:t>(CR) 23.273 CR0669 (Rel-19, 'B'): Procedures to collect data from the UE and from NG-RAN, resolution of Editor s Note.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6.22.3 based on Proposal 1 i.e.: Refer to NRPPa TS 38.455 for both the procedure to collect input data from NG-RAN in that also input data for case 3b at RAN WG1, in additional send the draft LS S2-250xxxx to ask RAN WG3 t.</w:t>
      </w:r>
    </w:p>
    <w:p w14:paraId="103A95D2" w14:textId="77777777" w:rsidR="003F599C" w:rsidRPr="005B25A1" w:rsidRDefault="003F599C" w:rsidP="003F599C">
      <w:pPr>
        <w:keepNext/>
        <w:keepLines/>
        <w:rPr>
          <w:b/>
          <w:bCs/>
        </w:rPr>
      </w:pPr>
      <w:r w:rsidRPr="005B25A1">
        <w:rPr>
          <w:b/>
          <w:bCs/>
        </w:rPr>
        <w:t>Convenor comment:</w:t>
      </w:r>
    </w:p>
    <w:p w14:paraId="32925F20" w14:textId="77777777" w:rsidR="003F599C" w:rsidRPr="005B25A1" w:rsidRDefault="003F599C" w:rsidP="003F599C">
      <w:pPr>
        <w:keepNext/>
        <w:keepLines/>
      </w:pPr>
      <w:r w:rsidRPr="005B25A1">
        <w:t>Baseline for positioning case related?</w:t>
      </w:r>
    </w:p>
    <w:p w14:paraId="34580D31" w14:textId="77777777" w:rsidR="003F599C" w:rsidRPr="005B25A1" w:rsidRDefault="003F599C" w:rsidP="003F599C">
      <w:pPr>
        <w:pStyle w:val="FP"/>
        <w:keepNext/>
        <w:rPr>
          <w:b/>
          <w:bCs/>
          <w:i/>
          <w:iCs/>
          <w:sz w:val="18"/>
          <w:szCs w:val="18"/>
        </w:rPr>
      </w:pPr>
      <w:r w:rsidRPr="005B25A1">
        <w:rPr>
          <w:b/>
          <w:bCs/>
          <w:i/>
          <w:iCs/>
          <w:sz w:val="18"/>
          <w:szCs w:val="18"/>
        </w:rPr>
        <w:t>e-mail discussion:</w:t>
      </w:r>
    </w:p>
    <w:p w14:paraId="30FEDDFA" w14:textId="77777777" w:rsidR="003F599C" w:rsidRDefault="003F599C" w:rsidP="003F599C">
      <w:pPr>
        <w:pStyle w:val="FP"/>
        <w:keepNext/>
        <w:rPr>
          <w:i/>
          <w:iCs/>
          <w:sz w:val="18"/>
          <w:szCs w:val="18"/>
        </w:rPr>
      </w:pPr>
      <w:r w:rsidRPr="005B25A1">
        <w:rPr>
          <w:i/>
          <w:iCs/>
          <w:sz w:val="18"/>
          <w:szCs w:val="18"/>
        </w:rPr>
        <w:t>Belen (Ericsson) provides r01 to follow rapporteur guidance on the scope and removing discussion on RAN load.</w:t>
      </w:r>
    </w:p>
    <w:p w14:paraId="3C969D1B" w14:textId="77777777" w:rsidR="003F599C" w:rsidRDefault="003F599C" w:rsidP="003F599C">
      <w:pPr>
        <w:pStyle w:val="FP"/>
        <w:keepNext/>
        <w:rPr>
          <w:i/>
          <w:iCs/>
          <w:sz w:val="18"/>
          <w:szCs w:val="18"/>
        </w:rPr>
      </w:pPr>
      <w:r w:rsidRPr="005B25A1">
        <w:rPr>
          <w:i/>
          <w:iCs/>
          <w:sz w:val="18"/>
          <w:szCs w:val="18"/>
        </w:rPr>
        <w:t>David (Apple) provides comments.</w:t>
      </w:r>
    </w:p>
    <w:p w14:paraId="7915F41D" w14:textId="77777777" w:rsidR="003F599C" w:rsidRDefault="003F599C" w:rsidP="003F599C">
      <w:pPr>
        <w:pStyle w:val="FP"/>
        <w:keepNext/>
        <w:rPr>
          <w:i/>
          <w:iCs/>
          <w:sz w:val="18"/>
          <w:szCs w:val="18"/>
        </w:rPr>
      </w:pPr>
      <w:r w:rsidRPr="005B25A1">
        <w:rPr>
          <w:i/>
          <w:iCs/>
          <w:sz w:val="18"/>
          <w:szCs w:val="18"/>
        </w:rPr>
        <w:t>Xiaoyan (CATT) provides r02 to avoid overlaps/conflicts with S2-2500832 &amp; S2-2500228.</w:t>
      </w:r>
    </w:p>
    <w:p w14:paraId="5A42FE89" w14:textId="77777777" w:rsidR="003F599C" w:rsidRDefault="003F599C" w:rsidP="003F599C">
      <w:pPr>
        <w:pStyle w:val="FP"/>
        <w:keepNext/>
        <w:rPr>
          <w:i/>
          <w:iCs/>
          <w:sz w:val="18"/>
          <w:szCs w:val="18"/>
        </w:rPr>
      </w:pPr>
      <w:r w:rsidRPr="005B25A1">
        <w:rPr>
          <w:i/>
          <w:iCs/>
          <w:sz w:val="18"/>
          <w:szCs w:val="18"/>
        </w:rPr>
        <w:t>David (Apple) comments and provides r03.</w:t>
      </w:r>
    </w:p>
    <w:p w14:paraId="572BAD4D" w14:textId="77777777" w:rsidR="003F599C" w:rsidRDefault="003F599C" w:rsidP="003F599C">
      <w:pPr>
        <w:pStyle w:val="FP"/>
        <w:keepNext/>
        <w:rPr>
          <w:i/>
          <w:iCs/>
          <w:sz w:val="18"/>
          <w:szCs w:val="18"/>
        </w:rPr>
      </w:pPr>
      <w:r w:rsidRPr="005B25A1">
        <w:rPr>
          <w:i/>
          <w:iCs/>
          <w:sz w:val="18"/>
          <w:szCs w:val="18"/>
        </w:rPr>
        <w:t>Hyesung (Samsung) comments.</w:t>
      </w:r>
    </w:p>
    <w:p w14:paraId="41A45384" w14:textId="77777777" w:rsidR="003F599C" w:rsidRDefault="003F599C" w:rsidP="003F599C">
      <w:pPr>
        <w:pStyle w:val="FP"/>
        <w:keepNext/>
        <w:rPr>
          <w:i/>
          <w:iCs/>
          <w:sz w:val="18"/>
          <w:szCs w:val="18"/>
        </w:rPr>
      </w:pPr>
      <w:r w:rsidRPr="005B25A1">
        <w:rPr>
          <w:i/>
          <w:iCs/>
          <w:sz w:val="18"/>
          <w:szCs w:val="18"/>
        </w:rPr>
        <w:t>Hyesung (Samsung) provides further comments.</w:t>
      </w:r>
    </w:p>
    <w:p w14:paraId="5824C20C" w14:textId="77777777" w:rsidR="003F599C" w:rsidRDefault="003F599C" w:rsidP="003F599C">
      <w:pPr>
        <w:pStyle w:val="FP"/>
        <w:keepNext/>
        <w:rPr>
          <w:i/>
          <w:iCs/>
          <w:sz w:val="18"/>
          <w:szCs w:val="18"/>
        </w:rPr>
      </w:pPr>
      <w:r w:rsidRPr="005B25A1">
        <w:rPr>
          <w:i/>
          <w:iCs/>
          <w:sz w:val="18"/>
          <w:szCs w:val="18"/>
        </w:rPr>
        <w:t>Zhao (Huawei) provides comments.</w:t>
      </w:r>
    </w:p>
    <w:p w14:paraId="1535310F" w14:textId="77777777" w:rsidR="003F599C" w:rsidRDefault="003F599C" w:rsidP="003F599C">
      <w:pPr>
        <w:pStyle w:val="FP"/>
        <w:keepNext/>
        <w:rPr>
          <w:i/>
          <w:iCs/>
          <w:sz w:val="18"/>
          <w:szCs w:val="18"/>
        </w:rPr>
      </w:pPr>
      <w:r w:rsidRPr="005B25A1">
        <w:rPr>
          <w:i/>
          <w:iCs/>
          <w:sz w:val="18"/>
          <w:szCs w:val="18"/>
        </w:rPr>
        <w:t>Vivian (vivo) provides r04, to delete some clashes with S2-2500832 and S2-2500229.</w:t>
      </w:r>
    </w:p>
    <w:p w14:paraId="34A7D91A" w14:textId="77777777" w:rsidR="003F599C" w:rsidRDefault="003F599C" w:rsidP="003F599C">
      <w:pPr>
        <w:pStyle w:val="FP"/>
        <w:keepNext/>
        <w:rPr>
          <w:i/>
          <w:iCs/>
          <w:sz w:val="18"/>
          <w:szCs w:val="18"/>
        </w:rPr>
      </w:pPr>
      <w:r w:rsidRPr="005B25A1">
        <w:rPr>
          <w:i/>
          <w:iCs/>
          <w:sz w:val="18"/>
          <w:szCs w:val="18"/>
        </w:rPr>
        <w:t>Belen (Ericsson) asks Vivo why they have removed the full CR if this is baseline for Baseline for positioning case related as per rapporteur guidelines.</w:t>
      </w:r>
    </w:p>
    <w:p w14:paraId="26408D51" w14:textId="77777777" w:rsidR="003F599C" w:rsidRDefault="003F599C" w:rsidP="003F599C">
      <w:pPr>
        <w:pStyle w:val="FP"/>
        <w:keepNext/>
        <w:rPr>
          <w:i/>
          <w:iCs/>
          <w:sz w:val="18"/>
          <w:szCs w:val="18"/>
        </w:rPr>
      </w:pPr>
      <w:r w:rsidRPr="005B25A1">
        <w:rPr>
          <w:i/>
          <w:iCs/>
          <w:sz w:val="18"/>
          <w:szCs w:val="18"/>
        </w:rPr>
        <w:t>Belen (Ericsson) provide r06 as Baseline for positioning case related as per rapporteur guidelines , addresses Samsung, Huawei and Apple comments.</w:t>
      </w:r>
    </w:p>
    <w:p w14:paraId="157A3239" w14:textId="77777777" w:rsidR="003F599C" w:rsidRDefault="003F599C" w:rsidP="003F599C">
      <w:pPr>
        <w:pStyle w:val="FP"/>
        <w:keepNext/>
        <w:rPr>
          <w:i/>
          <w:iCs/>
          <w:sz w:val="18"/>
          <w:szCs w:val="18"/>
        </w:rPr>
      </w:pPr>
      <w:r w:rsidRPr="005B25A1">
        <w:rPr>
          <w:i/>
          <w:iCs/>
          <w:sz w:val="18"/>
          <w:szCs w:val="18"/>
        </w:rPr>
        <w:t>David (Apple) comments and provides r07.</w:t>
      </w:r>
    </w:p>
    <w:p w14:paraId="0BE5675D" w14:textId="77777777" w:rsidR="003F599C" w:rsidRDefault="003F599C" w:rsidP="003F599C">
      <w:pPr>
        <w:pStyle w:val="FP"/>
        <w:keepNext/>
        <w:rPr>
          <w:i/>
          <w:iCs/>
          <w:sz w:val="18"/>
          <w:szCs w:val="18"/>
        </w:rPr>
      </w:pPr>
      <w:r w:rsidRPr="005B25A1">
        <w:rPr>
          <w:i/>
          <w:iCs/>
          <w:sz w:val="18"/>
          <w:szCs w:val="18"/>
        </w:rPr>
        <w:t>Xiaoyan (CATT) comments.</w:t>
      </w:r>
    </w:p>
    <w:p w14:paraId="7ABB062A" w14:textId="77777777" w:rsidR="003F599C" w:rsidRDefault="003F599C" w:rsidP="003F599C">
      <w:pPr>
        <w:pStyle w:val="FP"/>
        <w:keepNext/>
        <w:rPr>
          <w:i/>
          <w:iCs/>
          <w:sz w:val="18"/>
          <w:szCs w:val="18"/>
        </w:rPr>
      </w:pPr>
      <w:r w:rsidRPr="005B25A1">
        <w:rPr>
          <w:i/>
          <w:iCs/>
          <w:sz w:val="18"/>
          <w:szCs w:val="18"/>
        </w:rPr>
        <w:t>David (Apple) is OK with r08 as previously provided by Ericsson.</w:t>
      </w:r>
    </w:p>
    <w:p w14:paraId="73E87FFA" w14:textId="77777777" w:rsidR="003F599C" w:rsidRDefault="003F599C" w:rsidP="003F599C">
      <w:pPr>
        <w:pStyle w:val="FP"/>
        <w:keepNext/>
        <w:rPr>
          <w:i/>
          <w:iCs/>
          <w:sz w:val="18"/>
          <w:szCs w:val="18"/>
        </w:rPr>
      </w:pPr>
      <w:r w:rsidRPr="005B25A1">
        <w:rPr>
          <w:i/>
          <w:iCs/>
          <w:sz w:val="18"/>
          <w:szCs w:val="18"/>
        </w:rPr>
        <w:t>Belen (Ericsson) comments on user consent and provides r8.</w:t>
      </w:r>
    </w:p>
    <w:p w14:paraId="39828A70" w14:textId="77777777" w:rsidR="003F599C" w:rsidRDefault="003F599C" w:rsidP="003F599C">
      <w:pPr>
        <w:pStyle w:val="FP"/>
        <w:keepNext/>
        <w:rPr>
          <w:i/>
          <w:iCs/>
          <w:sz w:val="18"/>
          <w:szCs w:val="18"/>
        </w:rPr>
      </w:pPr>
      <w:r w:rsidRPr="005B25A1">
        <w:rPr>
          <w:i/>
          <w:iCs/>
          <w:sz w:val="18"/>
          <w:szCs w:val="18"/>
        </w:rPr>
        <w:t>Xiaoyan (CATT) requests to undone the change last 2nd paragraph.</w:t>
      </w:r>
    </w:p>
    <w:p w14:paraId="6005C4D3" w14:textId="77777777" w:rsidR="003F599C" w:rsidRDefault="003F599C" w:rsidP="003F599C">
      <w:pPr>
        <w:pStyle w:val="FP"/>
        <w:keepNext/>
        <w:rPr>
          <w:i/>
          <w:iCs/>
          <w:sz w:val="18"/>
          <w:szCs w:val="18"/>
        </w:rPr>
      </w:pPr>
      <w:r w:rsidRPr="005B25A1">
        <w:rPr>
          <w:i/>
          <w:iCs/>
          <w:sz w:val="18"/>
          <w:szCs w:val="18"/>
        </w:rPr>
        <w:t>==== General Revisions Deadline ====.</w:t>
      </w:r>
    </w:p>
    <w:p w14:paraId="585CC032" w14:textId="77777777" w:rsidR="003F599C" w:rsidRDefault="003F599C" w:rsidP="003F599C">
      <w:pPr>
        <w:pStyle w:val="FP"/>
        <w:keepNext/>
        <w:rPr>
          <w:i/>
          <w:iCs/>
          <w:sz w:val="18"/>
          <w:szCs w:val="18"/>
        </w:rPr>
      </w:pPr>
      <w:r w:rsidRPr="005B25A1">
        <w:rPr>
          <w:i/>
          <w:iCs/>
          <w:sz w:val="18"/>
          <w:szCs w:val="18"/>
        </w:rPr>
        <w:t>Belen (Ericsson) provides comments to Xiaoyan.</w:t>
      </w:r>
    </w:p>
    <w:p w14:paraId="79462D6E" w14:textId="77777777" w:rsidR="003F599C" w:rsidRDefault="003F599C" w:rsidP="003F599C">
      <w:pPr>
        <w:pStyle w:val="FP"/>
        <w:keepNext/>
        <w:rPr>
          <w:i/>
          <w:iCs/>
          <w:sz w:val="18"/>
          <w:szCs w:val="18"/>
        </w:rPr>
      </w:pPr>
      <w:r w:rsidRPr="005B25A1">
        <w:rPr>
          <w:i/>
          <w:iCs/>
          <w:sz w:val="18"/>
          <w:szCs w:val="18"/>
        </w:rPr>
        <w:t>Xiaoyan (CATT) replies Belen (Ericsson).</w:t>
      </w:r>
    </w:p>
    <w:p w14:paraId="1449CB0D" w14:textId="77777777" w:rsidR="003F599C" w:rsidRDefault="003F599C" w:rsidP="003F599C">
      <w:pPr>
        <w:pStyle w:val="FP"/>
        <w:keepNext/>
        <w:rPr>
          <w:i/>
          <w:iCs/>
          <w:sz w:val="18"/>
          <w:szCs w:val="18"/>
        </w:rPr>
      </w:pPr>
      <w:r w:rsidRPr="005B25A1">
        <w:rPr>
          <w:i/>
          <w:iCs/>
          <w:sz w:val="18"/>
          <w:szCs w:val="18"/>
        </w:rPr>
        <w:t>Xiaobo (vivo) provide some clarification regarding rapporteur's suggestion about tdoc sorting/handling .</w:t>
      </w:r>
    </w:p>
    <w:p w14:paraId="6DFF6F63" w14:textId="77777777" w:rsidR="003F599C" w:rsidRDefault="003F599C" w:rsidP="003F599C">
      <w:pPr>
        <w:pStyle w:val="FP"/>
        <w:keepNext/>
        <w:rPr>
          <w:i/>
          <w:iCs/>
          <w:sz w:val="18"/>
          <w:szCs w:val="18"/>
        </w:rPr>
      </w:pPr>
      <w:r w:rsidRPr="005B25A1">
        <w:rPr>
          <w:i/>
          <w:iCs/>
          <w:sz w:val="18"/>
          <w:szCs w:val="18"/>
        </w:rPr>
        <w:t>Vivian (vivo) replies to Belen (Ericsson).</w:t>
      </w:r>
    </w:p>
    <w:p w14:paraId="7B61159C" w14:textId="77777777" w:rsidR="003F599C" w:rsidRDefault="003F599C" w:rsidP="003F599C">
      <w:pPr>
        <w:pStyle w:val="FP"/>
        <w:keepNext/>
        <w:rPr>
          <w:i/>
          <w:iCs/>
          <w:sz w:val="18"/>
          <w:szCs w:val="18"/>
        </w:rPr>
      </w:pPr>
      <w:r w:rsidRPr="005B25A1">
        <w:rPr>
          <w:i/>
          <w:iCs/>
          <w:sz w:val="18"/>
          <w:szCs w:val="18"/>
        </w:rPr>
        <w:t>Juan Zhang (Qualcomm) is OK with r08.</w:t>
      </w:r>
    </w:p>
    <w:p w14:paraId="5686EA32" w14:textId="77777777" w:rsidR="003F599C" w:rsidRDefault="003F599C" w:rsidP="003F599C">
      <w:pPr>
        <w:pStyle w:val="FP"/>
        <w:keepNext/>
        <w:rPr>
          <w:i/>
          <w:iCs/>
          <w:sz w:val="18"/>
          <w:szCs w:val="18"/>
        </w:rPr>
      </w:pPr>
      <w:r w:rsidRPr="005B25A1">
        <w:rPr>
          <w:i/>
          <w:iCs/>
          <w:sz w:val="18"/>
          <w:szCs w:val="18"/>
        </w:rPr>
        <w:t>Belen (Ericsson) replies to Xiaoyan (CATT).</w:t>
      </w:r>
    </w:p>
    <w:p w14:paraId="10D368FE" w14:textId="77777777" w:rsidR="003F599C" w:rsidRDefault="003F599C" w:rsidP="003F599C">
      <w:pPr>
        <w:pStyle w:val="FP"/>
        <w:keepNext/>
        <w:rPr>
          <w:i/>
          <w:iCs/>
          <w:sz w:val="18"/>
          <w:szCs w:val="18"/>
        </w:rPr>
      </w:pPr>
      <w:r w:rsidRPr="005B25A1">
        <w:rPr>
          <w:i/>
          <w:iCs/>
          <w:sz w:val="18"/>
          <w:szCs w:val="18"/>
        </w:rPr>
        <w:t>Xiaoyan (CATT) can accept r02, r05, objects to r00, r01, r03, r06, r07 and r08, can accept r08 with removing the added 'if step 1 was triggered by Nlmf_DataExposure service, the LMF provides the measurements and ground truth data to the consume' in clause 6.22.3.</w:t>
      </w:r>
    </w:p>
    <w:p w14:paraId="196F902C" w14:textId="77777777" w:rsidR="003F599C" w:rsidRDefault="003F599C" w:rsidP="003F599C">
      <w:pPr>
        <w:pStyle w:val="FP"/>
        <w:keepNext/>
        <w:rPr>
          <w:i/>
          <w:iCs/>
          <w:sz w:val="18"/>
          <w:szCs w:val="18"/>
        </w:rPr>
      </w:pPr>
      <w:r w:rsidRPr="005B25A1">
        <w:rPr>
          <w:i/>
          <w:iCs/>
          <w:sz w:val="18"/>
          <w:szCs w:val="18"/>
        </w:rPr>
        <w:t>==== Comments Deadline ====.</w:t>
      </w:r>
    </w:p>
    <w:p w14:paraId="67FAAECA" w14:textId="77777777" w:rsidR="003F599C" w:rsidRPr="005B25A1" w:rsidRDefault="003F599C" w:rsidP="003F599C">
      <w:pPr>
        <w:pStyle w:val="FP"/>
        <w:keepNext/>
        <w:rPr>
          <w:i/>
          <w:iCs/>
          <w:sz w:val="18"/>
          <w:szCs w:val="18"/>
        </w:rPr>
      </w:pPr>
    </w:p>
    <w:p w14:paraId="6865142E" w14:textId="77777777" w:rsidR="00D747F2" w:rsidRPr="005B25A1" w:rsidRDefault="00D747F2" w:rsidP="00D747F2">
      <w:pPr>
        <w:keepNext/>
        <w:keepLines/>
        <w:rPr>
          <w:b/>
          <w:bCs/>
        </w:rPr>
      </w:pPr>
      <w:r>
        <w:rPr>
          <w:b/>
          <w:bCs/>
        </w:rPr>
        <w:t>Session comment</w:t>
      </w:r>
      <w:r w:rsidRPr="005B25A1">
        <w:rPr>
          <w:b/>
          <w:bCs/>
        </w:rPr>
        <w:t>:</w:t>
      </w:r>
    </w:p>
    <w:p w14:paraId="6C5F7250" w14:textId="77777777" w:rsidR="003F599C" w:rsidRPr="005B25A1" w:rsidRDefault="003F599C" w:rsidP="003F599C">
      <w:pPr>
        <w:keepNext/>
        <w:keepLines/>
      </w:pPr>
      <w:r w:rsidRPr="005B25A1">
        <w:t>Agree r08 with removal of: 'if step 1 was triggered by Nlmf_DataExposure service, the LMF provides the measurements and ground truth data to the consume'?</w:t>
      </w:r>
    </w:p>
    <w:p w14:paraId="0EC8AB98" w14:textId="77777777" w:rsidR="00D747F2" w:rsidRPr="005B25A1" w:rsidRDefault="00D747F2" w:rsidP="00D747F2">
      <w:pPr>
        <w:keepNext/>
        <w:keepLines/>
        <w:rPr>
          <w:b/>
          <w:bCs/>
        </w:rPr>
      </w:pPr>
      <w:r>
        <w:rPr>
          <w:b/>
          <w:bCs/>
        </w:rPr>
        <w:t>CC#4</w:t>
      </w:r>
      <w:r w:rsidRPr="005B25A1">
        <w:rPr>
          <w:b/>
          <w:bCs/>
        </w:rPr>
        <w:t xml:space="preserve"> Discussion:</w:t>
      </w:r>
    </w:p>
    <w:p w14:paraId="23F622E9" w14:textId="6F8E04BD" w:rsidR="003F599C" w:rsidRDefault="003F599C" w:rsidP="003F599C">
      <w:pPr>
        <w:keepNext/>
        <w:keepLines/>
      </w:pPr>
      <w:r>
        <w:t xml:space="preserve">r08 with the proposed changes was agreed. This was revised to </w:t>
      </w:r>
      <w:r w:rsidRPr="00CE3EC0">
        <w:rPr>
          <w:color w:val="0000FF"/>
        </w:rPr>
        <w:t>S2-2</w:t>
      </w:r>
      <w:r>
        <w:rPr>
          <w:color w:val="0000FF"/>
        </w:rPr>
        <w:t>501348</w:t>
      </w:r>
      <w:r>
        <w:t>.</w:t>
      </w:r>
    </w:p>
    <w:p w14:paraId="34A60C94" w14:textId="77777777" w:rsidR="003F599C" w:rsidRPr="00825378" w:rsidRDefault="003F599C" w:rsidP="003F599C">
      <w:pPr>
        <w:keepNext/>
        <w:keepLines/>
      </w:pPr>
      <w:r>
        <w:t xml:space="preserve">This was </w:t>
      </w:r>
      <w:r w:rsidRPr="00C3284B">
        <w:rPr>
          <w:color w:val="FF0000"/>
          <w:lang w:eastAsia="en-US"/>
        </w:rPr>
        <w:t>approved</w:t>
      </w:r>
      <w:r>
        <w:t>.</w:t>
      </w:r>
    </w:p>
    <w:p w14:paraId="613D4BA0" w14:textId="77777777" w:rsidR="003F599C" w:rsidRPr="00EB0339" w:rsidRDefault="003F599C" w:rsidP="003F599C">
      <w:r w:rsidRPr="005B25A1">
        <w:rPr>
          <w:b/>
          <w:bCs/>
        </w:rPr>
        <w:t>Status:</w:t>
      </w:r>
      <w:r>
        <w:t xml:space="preserve"> </w:t>
      </w:r>
      <w:r w:rsidRPr="00C3284B">
        <w:rPr>
          <w:color w:val="FF0000"/>
          <w:lang w:eastAsia="en-US"/>
        </w:rPr>
        <w:t>Approved</w:t>
      </w:r>
      <w:r>
        <w:t>.</w:t>
      </w:r>
    </w:p>
    <w:p w14:paraId="04F1267E" w14:textId="77777777" w:rsidR="003F599C" w:rsidRDefault="003F599C" w:rsidP="003F599C">
      <w:pPr>
        <w:pStyle w:val="NormTop"/>
      </w:pPr>
      <w:r>
        <w:rPr>
          <w:color w:val="0000FF"/>
        </w:rPr>
        <w:lastRenderedPageBreak/>
        <w:t>S2-2500132</w:t>
      </w:r>
      <w:r w:rsidRPr="00D53282">
        <w:t xml:space="preserve"> </w:t>
      </w:r>
      <w:r>
        <w:t>(CR) 23.273 CR0637 (Rel-19, 'B'): KI#1: Considering RAN load when collecting data to train model for positioning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LMF may subscribe at an NWDAF for Network Performance Analytics to select times for data collection when NG-RAN is not experiencing extensive load. The LMF may also subscribe at the AMF to RAN overload information in the area where.</w:t>
      </w:r>
    </w:p>
    <w:p w14:paraId="325E5863" w14:textId="77777777" w:rsidR="003F599C" w:rsidRPr="005B25A1" w:rsidRDefault="003F599C" w:rsidP="003F599C">
      <w:pPr>
        <w:keepNext/>
        <w:keepLines/>
        <w:rPr>
          <w:b/>
          <w:bCs/>
        </w:rPr>
      </w:pPr>
      <w:r w:rsidRPr="005B25A1">
        <w:rPr>
          <w:b/>
          <w:bCs/>
        </w:rPr>
        <w:t>Convenor comment:</w:t>
      </w:r>
    </w:p>
    <w:p w14:paraId="687192AC" w14:textId="77777777" w:rsidR="003F599C" w:rsidRPr="005B25A1" w:rsidRDefault="003F599C" w:rsidP="003F599C">
      <w:pPr>
        <w:keepNext/>
        <w:keepLines/>
      </w:pPr>
      <w:r w:rsidRPr="005B25A1">
        <w:t>Overlap in data collection from RAN and UE. Focus on RAN load related?</w:t>
      </w:r>
    </w:p>
    <w:p w14:paraId="6814BFFA" w14:textId="77777777" w:rsidR="003F599C" w:rsidRPr="005B25A1" w:rsidRDefault="003F599C" w:rsidP="003F599C">
      <w:pPr>
        <w:pStyle w:val="FP"/>
        <w:keepNext/>
        <w:rPr>
          <w:b/>
          <w:bCs/>
          <w:i/>
          <w:iCs/>
          <w:sz w:val="18"/>
          <w:szCs w:val="18"/>
        </w:rPr>
      </w:pPr>
      <w:r w:rsidRPr="005B25A1">
        <w:rPr>
          <w:b/>
          <w:bCs/>
          <w:i/>
          <w:iCs/>
          <w:sz w:val="18"/>
          <w:szCs w:val="18"/>
        </w:rPr>
        <w:t>e-mail discussion:</w:t>
      </w:r>
    </w:p>
    <w:p w14:paraId="7F15BE72" w14:textId="77777777" w:rsidR="003F599C" w:rsidRDefault="003F599C" w:rsidP="003F599C">
      <w:pPr>
        <w:pStyle w:val="FP"/>
        <w:keepNext/>
        <w:rPr>
          <w:i/>
          <w:iCs/>
          <w:sz w:val="18"/>
          <w:szCs w:val="18"/>
        </w:rPr>
      </w:pPr>
      <w:r w:rsidRPr="005B25A1">
        <w:rPr>
          <w:i/>
          <w:iCs/>
          <w:sz w:val="18"/>
          <w:szCs w:val="18"/>
        </w:rPr>
        <w:t>Hyesung (Samsung) provides comments.</w:t>
      </w:r>
    </w:p>
    <w:p w14:paraId="00381973" w14:textId="77777777" w:rsidR="003F599C" w:rsidRDefault="003F599C" w:rsidP="003F599C">
      <w:pPr>
        <w:pStyle w:val="FP"/>
        <w:keepNext/>
        <w:rPr>
          <w:i/>
          <w:iCs/>
          <w:sz w:val="18"/>
          <w:szCs w:val="18"/>
        </w:rPr>
      </w:pPr>
      <w:r w:rsidRPr="005B25A1">
        <w:rPr>
          <w:i/>
          <w:iCs/>
          <w:sz w:val="18"/>
          <w:szCs w:val="18"/>
        </w:rPr>
        <w:t>Zhao (Huawei) provides comments.</w:t>
      </w:r>
    </w:p>
    <w:p w14:paraId="0334F1FA" w14:textId="77777777" w:rsidR="003F599C" w:rsidRDefault="003F599C" w:rsidP="003F599C">
      <w:pPr>
        <w:pStyle w:val="FP"/>
        <w:keepNext/>
        <w:rPr>
          <w:i/>
          <w:iCs/>
          <w:sz w:val="18"/>
          <w:szCs w:val="18"/>
        </w:rPr>
      </w:pPr>
      <w:r w:rsidRPr="005B25A1">
        <w:rPr>
          <w:i/>
          <w:iCs/>
          <w:sz w:val="18"/>
          <w:szCs w:val="18"/>
        </w:rPr>
        <w:t>Yuang(ZTE) supports this CR.</w:t>
      </w:r>
    </w:p>
    <w:p w14:paraId="2133A2D8" w14:textId="77777777" w:rsidR="003F599C" w:rsidRDefault="003F599C" w:rsidP="003F599C">
      <w:pPr>
        <w:pStyle w:val="FP"/>
        <w:keepNext/>
        <w:rPr>
          <w:i/>
          <w:iCs/>
          <w:sz w:val="18"/>
          <w:szCs w:val="18"/>
        </w:rPr>
      </w:pPr>
      <w:r w:rsidRPr="005B25A1">
        <w:rPr>
          <w:i/>
          <w:iCs/>
          <w:sz w:val="18"/>
          <w:szCs w:val="18"/>
        </w:rPr>
        <w:t>David (Apple) provides comments, agrees with Huawei and Samsung.</w:t>
      </w:r>
    </w:p>
    <w:p w14:paraId="54FB01F6" w14:textId="77777777" w:rsidR="003F599C" w:rsidRDefault="003F599C" w:rsidP="003F599C">
      <w:pPr>
        <w:pStyle w:val="FP"/>
        <w:keepNext/>
        <w:rPr>
          <w:i/>
          <w:iCs/>
          <w:sz w:val="18"/>
          <w:szCs w:val="18"/>
        </w:rPr>
      </w:pPr>
      <w:r w:rsidRPr="005B25A1">
        <w:rPr>
          <w:i/>
          <w:iCs/>
          <w:sz w:val="18"/>
          <w:szCs w:val="18"/>
        </w:rPr>
        <w:t>Belen (Ericsson) provides comments.</w:t>
      </w:r>
    </w:p>
    <w:p w14:paraId="3C871B96" w14:textId="77777777" w:rsidR="003F599C" w:rsidRDefault="003F599C" w:rsidP="003F599C">
      <w:pPr>
        <w:pStyle w:val="FP"/>
        <w:keepNext/>
        <w:rPr>
          <w:i/>
          <w:iCs/>
          <w:sz w:val="18"/>
          <w:szCs w:val="18"/>
        </w:rPr>
      </w:pPr>
      <w:r w:rsidRPr="005B25A1">
        <w:rPr>
          <w:i/>
          <w:iCs/>
          <w:sz w:val="18"/>
          <w:szCs w:val="18"/>
        </w:rPr>
        <w:t>Thomas(Nokia) provides r01 to address comments of Belen and replies to other comments.</w:t>
      </w:r>
    </w:p>
    <w:p w14:paraId="263A2A27" w14:textId="77777777" w:rsidR="003F599C" w:rsidRDefault="003F599C" w:rsidP="003F599C">
      <w:pPr>
        <w:pStyle w:val="FP"/>
        <w:keepNext/>
        <w:rPr>
          <w:i/>
          <w:iCs/>
          <w:sz w:val="18"/>
          <w:szCs w:val="18"/>
        </w:rPr>
      </w:pPr>
      <w:r w:rsidRPr="005B25A1">
        <w:rPr>
          <w:i/>
          <w:iCs/>
          <w:sz w:val="18"/>
          <w:szCs w:val="18"/>
        </w:rPr>
        <w:t>Mehrdad (Mediatek Inc.) provides comments on original version and r01.</w:t>
      </w:r>
    </w:p>
    <w:p w14:paraId="206FD9C9" w14:textId="77777777" w:rsidR="003F599C" w:rsidRDefault="003F599C" w:rsidP="003F599C">
      <w:pPr>
        <w:pStyle w:val="FP"/>
        <w:keepNext/>
        <w:rPr>
          <w:i/>
          <w:iCs/>
          <w:sz w:val="18"/>
          <w:szCs w:val="18"/>
        </w:rPr>
      </w:pPr>
      <w:r w:rsidRPr="005B25A1">
        <w:rPr>
          <w:i/>
          <w:iCs/>
          <w:sz w:val="18"/>
          <w:szCs w:val="18"/>
        </w:rPr>
        <w:t>Belen replies to Mehrdad (Mediatek Inc.).</w:t>
      </w:r>
    </w:p>
    <w:p w14:paraId="7E02AFA9" w14:textId="77777777" w:rsidR="003F599C" w:rsidRDefault="003F599C" w:rsidP="003F599C">
      <w:pPr>
        <w:pStyle w:val="FP"/>
        <w:keepNext/>
        <w:rPr>
          <w:i/>
          <w:iCs/>
          <w:sz w:val="18"/>
          <w:szCs w:val="18"/>
        </w:rPr>
      </w:pPr>
      <w:r w:rsidRPr="005B25A1">
        <w:rPr>
          <w:i/>
          <w:iCs/>
          <w:sz w:val="18"/>
          <w:szCs w:val="18"/>
        </w:rPr>
        <w:t>David (Apple) provides further comments.</w:t>
      </w:r>
    </w:p>
    <w:p w14:paraId="4819D6B6" w14:textId="77777777" w:rsidR="003F599C" w:rsidRDefault="003F599C" w:rsidP="003F599C">
      <w:pPr>
        <w:pStyle w:val="FP"/>
        <w:keepNext/>
        <w:rPr>
          <w:i/>
          <w:iCs/>
          <w:sz w:val="18"/>
          <w:szCs w:val="18"/>
        </w:rPr>
      </w:pPr>
      <w:r w:rsidRPr="005B25A1">
        <w:rPr>
          <w:i/>
          <w:iCs/>
          <w:sz w:val="18"/>
          <w:szCs w:val="18"/>
        </w:rPr>
        <w:t>Juan Zhang (Qualcomm) provides comments for r00 and r01.</w:t>
      </w:r>
    </w:p>
    <w:p w14:paraId="224EE8BF" w14:textId="77777777" w:rsidR="003F599C" w:rsidRDefault="003F599C" w:rsidP="003F599C">
      <w:pPr>
        <w:pStyle w:val="FP"/>
        <w:keepNext/>
        <w:rPr>
          <w:i/>
          <w:iCs/>
          <w:sz w:val="18"/>
          <w:szCs w:val="18"/>
        </w:rPr>
      </w:pPr>
      <w:r w:rsidRPr="005B25A1">
        <w:rPr>
          <w:i/>
          <w:iCs/>
          <w:sz w:val="18"/>
          <w:szCs w:val="18"/>
        </w:rPr>
        <w:t>Sihan(vivo) provides comments for r02.</w:t>
      </w:r>
    </w:p>
    <w:p w14:paraId="4843BF0D" w14:textId="77777777" w:rsidR="003F599C" w:rsidRDefault="003F599C" w:rsidP="003F599C">
      <w:pPr>
        <w:pStyle w:val="FP"/>
        <w:keepNext/>
        <w:rPr>
          <w:i/>
          <w:iCs/>
          <w:sz w:val="18"/>
          <w:szCs w:val="18"/>
        </w:rPr>
      </w:pPr>
      <w:r w:rsidRPr="005B25A1">
        <w:rPr>
          <w:i/>
          <w:iCs/>
          <w:sz w:val="18"/>
          <w:szCs w:val="18"/>
        </w:rPr>
        <w:t>Thomas(Nokia) provides r02 to address comments and replies to other comments.</w:t>
      </w:r>
    </w:p>
    <w:p w14:paraId="6A05437E" w14:textId="77777777" w:rsidR="003F599C" w:rsidRDefault="003F599C" w:rsidP="003F599C">
      <w:pPr>
        <w:pStyle w:val="FP"/>
        <w:keepNext/>
        <w:rPr>
          <w:i/>
          <w:iCs/>
          <w:sz w:val="18"/>
          <w:szCs w:val="18"/>
        </w:rPr>
      </w:pPr>
      <w:r w:rsidRPr="005B25A1">
        <w:rPr>
          <w:i/>
          <w:iCs/>
          <w:sz w:val="18"/>
          <w:szCs w:val="18"/>
        </w:rPr>
        <w:t>Belen (Ericsson) replies to Mehrdad (Mediatek Inc.).</w:t>
      </w:r>
    </w:p>
    <w:p w14:paraId="66FB1695" w14:textId="77777777" w:rsidR="003F599C" w:rsidRDefault="003F599C" w:rsidP="003F599C">
      <w:pPr>
        <w:pStyle w:val="FP"/>
        <w:keepNext/>
        <w:rPr>
          <w:i/>
          <w:iCs/>
          <w:sz w:val="18"/>
          <w:szCs w:val="18"/>
        </w:rPr>
      </w:pPr>
      <w:r w:rsidRPr="005B25A1">
        <w:rPr>
          <w:i/>
          <w:iCs/>
          <w:sz w:val="18"/>
          <w:szCs w:val="18"/>
        </w:rPr>
        <w:t>Hyesung (Samsung) provides further comments.</w:t>
      </w:r>
    </w:p>
    <w:p w14:paraId="499E3BDA" w14:textId="77777777" w:rsidR="003F599C" w:rsidRDefault="003F599C" w:rsidP="003F599C">
      <w:pPr>
        <w:pStyle w:val="FP"/>
        <w:keepNext/>
        <w:rPr>
          <w:i/>
          <w:iCs/>
          <w:sz w:val="18"/>
          <w:szCs w:val="18"/>
        </w:rPr>
      </w:pPr>
      <w:r w:rsidRPr="005B25A1">
        <w:rPr>
          <w:i/>
          <w:iCs/>
          <w:sz w:val="18"/>
          <w:szCs w:val="18"/>
        </w:rPr>
        <w:t>Thomas(Nokia) provides r03 to address comments and replies to other comments.</w:t>
      </w:r>
    </w:p>
    <w:p w14:paraId="566AFF59" w14:textId="77777777" w:rsidR="003F599C" w:rsidRDefault="003F599C" w:rsidP="003F599C">
      <w:pPr>
        <w:pStyle w:val="FP"/>
        <w:keepNext/>
        <w:rPr>
          <w:i/>
          <w:iCs/>
          <w:sz w:val="18"/>
          <w:szCs w:val="18"/>
        </w:rPr>
      </w:pPr>
      <w:r w:rsidRPr="005B25A1">
        <w:rPr>
          <w:i/>
          <w:iCs/>
          <w:sz w:val="18"/>
          <w:szCs w:val="18"/>
        </w:rPr>
        <w:t>Juan Zhang (Qualcomm) provides comments on r03.</w:t>
      </w:r>
    </w:p>
    <w:p w14:paraId="61D2DB69" w14:textId="77777777" w:rsidR="003F599C" w:rsidRDefault="003F599C" w:rsidP="003F599C">
      <w:pPr>
        <w:pStyle w:val="FP"/>
        <w:keepNext/>
        <w:rPr>
          <w:i/>
          <w:iCs/>
          <w:sz w:val="18"/>
          <w:szCs w:val="18"/>
        </w:rPr>
      </w:pPr>
      <w:r w:rsidRPr="005B25A1">
        <w:rPr>
          <w:i/>
          <w:iCs/>
          <w:sz w:val="18"/>
          <w:szCs w:val="18"/>
        </w:rPr>
        <w:t>Thomas(Nokia) replies to Zhang.</w:t>
      </w:r>
    </w:p>
    <w:p w14:paraId="7138426D" w14:textId="77777777" w:rsidR="003F599C" w:rsidRDefault="003F599C" w:rsidP="003F599C">
      <w:pPr>
        <w:pStyle w:val="FP"/>
        <w:keepNext/>
        <w:rPr>
          <w:i/>
          <w:iCs/>
          <w:sz w:val="18"/>
          <w:szCs w:val="18"/>
        </w:rPr>
      </w:pPr>
      <w:r w:rsidRPr="005B25A1">
        <w:rPr>
          <w:i/>
          <w:iCs/>
          <w:sz w:val="18"/>
          <w:szCs w:val="18"/>
        </w:rPr>
        <w:t>Tao (Sony) provides comments.</w:t>
      </w:r>
    </w:p>
    <w:p w14:paraId="16595666" w14:textId="77777777" w:rsidR="003F599C" w:rsidRDefault="003F599C" w:rsidP="003F599C">
      <w:pPr>
        <w:pStyle w:val="FP"/>
        <w:keepNext/>
        <w:rPr>
          <w:i/>
          <w:iCs/>
          <w:sz w:val="18"/>
          <w:szCs w:val="18"/>
        </w:rPr>
      </w:pPr>
      <w:r w:rsidRPr="005B25A1">
        <w:rPr>
          <w:i/>
          <w:iCs/>
          <w:sz w:val="18"/>
          <w:szCs w:val="18"/>
        </w:rPr>
        <w:t>David (Apple) still has concerns with r03.</w:t>
      </w:r>
    </w:p>
    <w:p w14:paraId="7C5431D6" w14:textId="77777777" w:rsidR="003F599C" w:rsidRDefault="003F599C" w:rsidP="003F599C">
      <w:pPr>
        <w:pStyle w:val="FP"/>
        <w:keepNext/>
        <w:rPr>
          <w:i/>
          <w:iCs/>
          <w:sz w:val="18"/>
          <w:szCs w:val="18"/>
        </w:rPr>
      </w:pPr>
      <w:r w:rsidRPr="005B25A1">
        <w:rPr>
          <w:i/>
          <w:iCs/>
          <w:sz w:val="18"/>
          <w:szCs w:val="18"/>
        </w:rPr>
        <w:t>Thomas(Nokia) provides r04 to address comments.</w:t>
      </w:r>
    </w:p>
    <w:p w14:paraId="4508D414" w14:textId="77777777" w:rsidR="003F599C" w:rsidRDefault="003F599C" w:rsidP="003F599C">
      <w:pPr>
        <w:pStyle w:val="FP"/>
        <w:keepNext/>
        <w:rPr>
          <w:i/>
          <w:iCs/>
          <w:sz w:val="18"/>
          <w:szCs w:val="18"/>
        </w:rPr>
      </w:pPr>
      <w:r w:rsidRPr="005B25A1">
        <w:rPr>
          <w:i/>
          <w:iCs/>
          <w:sz w:val="18"/>
          <w:szCs w:val="18"/>
        </w:rPr>
        <w:t>==== General Revisions Deadline ====.</w:t>
      </w:r>
    </w:p>
    <w:p w14:paraId="7EBCEE7C" w14:textId="77777777" w:rsidR="003F599C" w:rsidRDefault="003F599C" w:rsidP="003F599C">
      <w:pPr>
        <w:pStyle w:val="FP"/>
        <w:keepNext/>
        <w:rPr>
          <w:i/>
          <w:iCs/>
          <w:sz w:val="18"/>
          <w:szCs w:val="18"/>
        </w:rPr>
      </w:pPr>
      <w:r w:rsidRPr="005B25A1">
        <w:rPr>
          <w:i/>
          <w:iCs/>
          <w:sz w:val="18"/>
          <w:szCs w:val="18"/>
        </w:rPr>
        <w:t>Ulises (InterDigital) supports this paper (i.e., r04), and he provides question for clarification.</w:t>
      </w:r>
    </w:p>
    <w:p w14:paraId="3116087A" w14:textId="77777777" w:rsidR="003F599C" w:rsidRDefault="003F599C" w:rsidP="003F599C">
      <w:pPr>
        <w:pStyle w:val="FP"/>
        <w:keepNext/>
        <w:rPr>
          <w:i/>
          <w:iCs/>
          <w:sz w:val="18"/>
          <w:szCs w:val="18"/>
        </w:rPr>
      </w:pPr>
      <w:r w:rsidRPr="005B25A1">
        <w:rPr>
          <w:i/>
          <w:iCs/>
          <w:sz w:val="18"/>
          <w:szCs w:val="18"/>
        </w:rPr>
        <w:t>Belen (Ericsson) asks to remove references to NG-RAN load in step 6, then r04 can be accepted.</w:t>
      </w:r>
    </w:p>
    <w:p w14:paraId="35500CDC" w14:textId="77777777" w:rsidR="003F599C" w:rsidRDefault="003F599C" w:rsidP="003F599C">
      <w:pPr>
        <w:pStyle w:val="FP"/>
        <w:keepNext/>
        <w:rPr>
          <w:i/>
          <w:iCs/>
          <w:sz w:val="18"/>
          <w:szCs w:val="18"/>
        </w:rPr>
      </w:pPr>
      <w:r w:rsidRPr="005B25A1">
        <w:rPr>
          <w:i/>
          <w:iCs/>
          <w:sz w:val="18"/>
          <w:szCs w:val="18"/>
        </w:rPr>
        <w:t>Thomas(Nokia) is fine with approving r04 plus removing 'when NG-RAN is not experiencing extensive load' in step 6.</w:t>
      </w:r>
    </w:p>
    <w:p w14:paraId="5B0A13E9" w14:textId="77777777" w:rsidR="003F599C" w:rsidRDefault="003F599C" w:rsidP="003F599C">
      <w:pPr>
        <w:pStyle w:val="FP"/>
        <w:keepNext/>
        <w:rPr>
          <w:i/>
          <w:iCs/>
          <w:sz w:val="18"/>
          <w:szCs w:val="18"/>
        </w:rPr>
      </w:pPr>
      <w:r w:rsidRPr="005B25A1">
        <w:rPr>
          <w:i/>
          <w:iCs/>
          <w:sz w:val="18"/>
          <w:szCs w:val="18"/>
        </w:rPr>
        <w:t>Hyesung (Samsung) proposes to postpone this CR.</w:t>
      </w:r>
    </w:p>
    <w:p w14:paraId="2CAAB021" w14:textId="77777777" w:rsidR="003F599C" w:rsidRDefault="003F599C" w:rsidP="003F599C">
      <w:pPr>
        <w:pStyle w:val="FP"/>
        <w:keepNext/>
        <w:rPr>
          <w:i/>
          <w:iCs/>
          <w:sz w:val="18"/>
          <w:szCs w:val="18"/>
        </w:rPr>
      </w:pPr>
      <w:r w:rsidRPr="005B25A1">
        <w:rPr>
          <w:i/>
          <w:iCs/>
          <w:sz w:val="18"/>
          <w:szCs w:val="18"/>
        </w:rPr>
        <w:t>David (Apple) agrees postponing would be best.</w:t>
      </w:r>
    </w:p>
    <w:p w14:paraId="2B33BDB4" w14:textId="77777777" w:rsidR="003F599C" w:rsidRDefault="003F599C" w:rsidP="003F599C">
      <w:pPr>
        <w:pStyle w:val="FP"/>
        <w:keepNext/>
        <w:rPr>
          <w:i/>
          <w:iCs/>
          <w:sz w:val="18"/>
          <w:szCs w:val="18"/>
        </w:rPr>
      </w:pPr>
      <w:r w:rsidRPr="005B25A1">
        <w:rPr>
          <w:i/>
          <w:iCs/>
          <w:sz w:val="18"/>
          <w:szCs w:val="18"/>
        </w:rPr>
        <w:t>==== Comments Deadline ====.</w:t>
      </w:r>
    </w:p>
    <w:p w14:paraId="7B016273" w14:textId="77777777" w:rsidR="003F599C" w:rsidRPr="005B25A1" w:rsidRDefault="003F599C" w:rsidP="003F599C">
      <w:pPr>
        <w:pStyle w:val="FP"/>
        <w:keepNext/>
        <w:rPr>
          <w:i/>
          <w:iCs/>
          <w:sz w:val="18"/>
          <w:szCs w:val="18"/>
        </w:rPr>
      </w:pPr>
    </w:p>
    <w:p w14:paraId="08C4252C" w14:textId="77777777" w:rsidR="00D747F2" w:rsidRPr="005B25A1" w:rsidRDefault="00D747F2" w:rsidP="00D747F2">
      <w:pPr>
        <w:keepNext/>
        <w:keepLines/>
        <w:rPr>
          <w:b/>
          <w:bCs/>
        </w:rPr>
      </w:pPr>
      <w:r>
        <w:rPr>
          <w:b/>
          <w:bCs/>
        </w:rPr>
        <w:t>Session comment</w:t>
      </w:r>
      <w:r w:rsidRPr="005B25A1">
        <w:rPr>
          <w:b/>
          <w:bCs/>
        </w:rPr>
        <w:t>:</w:t>
      </w:r>
    </w:p>
    <w:p w14:paraId="2B1D5BF6" w14:textId="77777777" w:rsidR="003F599C" w:rsidRPr="005B25A1" w:rsidRDefault="003F599C" w:rsidP="003F599C">
      <w:pPr>
        <w:keepNext/>
        <w:keepLines/>
      </w:pPr>
      <w:r w:rsidRPr="005B25A1">
        <w:t>Agree r04 + removal of ''when NG-RAN is not experiencing extensive load' in step 6.</w:t>
      </w:r>
    </w:p>
    <w:p w14:paraId="436BAE3A" w14:textId="77777777" w:rsidR="00D747F2" w:rsidRPr="005B25A1" w:rsidRDefault="00D747F2" w:rsidP="00D747F2">
      <w:pPr>
        <w:keepNext/>
        <w:keepLines/>
        <w:rPr>
          <w:b/>
          <w:bCs/>
        </w:rPr>
      </w:pPr>
      <w:r>
        <w:rPr>
          <w:b/>
          <w:bCs/>
        </w:rPr>
        <w:t>CC#4</w:t>
      </w:r>
      <w:r w:rsidRPr="005B25A1">
        <w:rPr>
          <w:b/>
          <w:bCs/>
        </w:rPr>
        <w:t xml:space="preserve"> Discussion:</w:t>
      </w:r>
    </w:p>
    <w:p w14:paraId="6AC59410" w14:textId="56404371" w:rsidR="003F599C" w:rsidRDefault="003F599C" w:rsidP="003F599C">
      <w:pPr>
        <w:keepNext/>
        <w:keepLines/>
      </w:pPr>
      <w:r>
        <w:t xml:space="preserve">This was </w:t>
      </w:r>
      <w:r w:rsidRPr="003F599C">
        <w:rPr>
          <w:color w:val="0000FF"/>
        </w:rPr>
        <w:t>postponed</w:t>
      </w:r>
      <w:r>
        <w:t>.</w:t>
      </w:r>
    </w:p>
    <w:p w14:paraId="38CE1D21" w14:textId="77777777" w:rsidR="003F599C" w:rsidRPr="00EB0339" w:rsidRDefault="003F599C" w:rsidP="003F599C">
      <w:r w:rsidRPr="005B25A1">
        <w:rPr>
          <w:b/>
          <w:bCs/>
        </w:rPr>
        <w:t>Status:</w:t>
      </w:r>
      <w:r>
        <w:t xml:space="preserve"> </w:t>
      </w:r>
      <w:r w:rsidRPr="00675E99">
        <w:rPr>
          <w:color w:val="0000FF"/>
        </w:rPr>
        <w:t>Postponed</w:t>
      </w:r>
      <w:r>
        <w:t>.</w:t>
      </w:r>
    </w:p>
    <w:p w14:paraId="179A5301" w14:textId="77777777" w:rsidR="003F599C" w:rsidRDefault="003F599C" w:rsidP="003F599C">
      <w:pPr>
        <w:pStyle w:val="NormTop"/>
      </w:pPr>
      <w:r>
        <w:rPr>
          <w:color w:val="0000FF"/>
        </w:rPr>
        <w:lastRenderedPageBreak/>
        <w:t>S2-2501065</w:t>
      </w:r>
      <w:r w:rsidRPr="00D53282">
        <w:t xml:space="preserve"> </w:t>
      </w:r>
      <w:r>
        <w:t>(CR) 23.501 CR6060 (Rel-19, 'F'): Alignment on L-PSA UPF re-selection and/or an edge relocation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network instance in addition to the measurement endpoint address for the configuration provided by SMF to the candidate UPF(s). Clarifies that L-PSA UPF (re)selection and/or edge relocation happens based on considering N6 delay.</w:t>
      </w:r>
    </w:p>
    <w:p w14:paraId="166EFEE5" w14:textId="77777777" w:rsidR="003F599C" w:rsidRPr="005B25A1" w:rsidRDefault="003F599C" w:rsidP="003F599C">
      <w:pPr>
        <w:pStyle w:val="FP"/>
        <w:keepNext/>
        <w:rPr>
          <w:b/>
          <w:bCs/>
          <w:i/>
          <w:iCs/>
          <w:sz w:val="18"/>
          <w:szCs w:val="18"/>
        </w:rPr>
      </w:pPr>
      <w:r w:rsidRPr="005B25A1">
        <w:rPr>
          <w:b/>
          <w:bCs/>
          <w:i/>
          <w:iCs/>
          <w:sz w:val="18"/>
          <w:szCs w:val="18"/>
        </w:rPr>
        <w:t>e-mail discussion:</w:t>
      </w:r>
    </w:p>
    <w:p w14:paraId="3B354D24" w14:textId="77777777" w:rsidR="003F599C" w:rsidRDefault="003F599C" w:rsidP="003F599C">
      <w:pPr>
        <w:pStyle w:val="FP"/>
        <w:keepNext/>
        <w:rPr>
          <w:i/>
          <w:iCs/>
          <w:sz w:val="18"/>
          <w:szCs w:val="18"/>
        </w:rPr>
      </w:pPr>
      <w:r w:rsidRPr="005B25A1">
        <w:rPr>
          <w:i/>
          <w:iCs/>
          <w:sz w:val="18"/>
          <w:szCs w:val="18"/>
        </w:rPr>
        <w:t>Haiyang (Huawei) comments.</w:t>
      </w:r>
    </w:p>
    <w:p w14:paraId="06DD2F87" w14:textId="77777777" w:rsidR="003F599C" w:rsidRDefault="003F599C" w:rsidP="003F599C">
      <w:pPr>
        <w:pStyle w:val="FP"/>
        <w:keepNext/>
        <w:rPr>
          <w:i/>
          <w:iCs/>
          <w:sz w:val="18"/>
          <w:szCs w:val="18"/>
        </w:rPr>
      </w:pPr>
      <w:r w:rsidRPr="005B25A1">
        <w:rPr>
          <w:i/>
          <w:iCs/>
          <w:sz w:val="18"/>
          <w:szCs w:val="18"/>
        </w:rPr>
        <w:t>Tezcan (Nokia) responds to Haiyang (Huawei).</w:t>
      </w:r>
    </w:p>
    <w:p w14:paraId="6E751286" w14:textId="77777777" w:rsidR="003F599C" w:rsidRDefault="003F599C" w:rsidP="003F599C">
      <w:pPr>
        <w:pStyle w:val="FP"/>
        <w:keepNext/>
        <w:rPr>
          <w:i/>
          <w:iCs/>
          <w:sz w:val="18"/>
          <w:szCs w:val="18"/>
        </w:rPr>
      </w:pPr>
      <w:r w:rsidRPr="005B25A1">
        <w:rPr>
          <w:i/>
          <w:iCs/>
          <w:sz w:val="18"/>
          <w:szCs w:val="18"/>
        </w:rPr>
        <w:t>Jinguo(ZTE) comments.</w:t>
      </w:r>
    </w:p>
    <w:p w14:paraId="1C549FA2" w14:textId="77777777" w:rsidR="003F599C" w:rsidRDefault="003F599C" w:rsidP="003F599C">
      <w:pPr>
        <w:pStyle w:val="FP"/>
        <w:keepNext/>
        <w:rPr>
          <w:i/>
          <w:iCs/>
          <w:sz w:val="18"/>
          <w:szCs w:val="18"/>
        </w:rPr>
      </w:pPr>
      <w:r w:rsidRPr="005B25A1">
        <w:rPr>
          <w:i/>
          <w:iCs/>
          <w:sz w:val="18"/>
          <w:szCs w:val="18"/>
        </w:rPr>
        <w:t>Magnus (Ericsson) disagrees with changes in clause 6.2.2 and 6.3.3.3.</w:t>
      </w:r>
    </w:p>
    <w:p w14:paraId="757CD48D" w14:textId="77777777" w:rsidR="003F599C" w:rsidRDefault="003F599C" w:rsidP="003F599C">
      <w:pPr>
        <w:pStyle w:val="FP"/>
        <w:keepNext/>
        <w:rPr>
          <w:i/>
          <w:iCs/>
          <w:sz w:val="18"/>
          <w:szCs w:val="18"/>
        </w:rPr>
      </w:pPr>
      <w:r w:rsidRPr="005B25A1">
        <w:rPr>
          <w:i/>
          <w:iCs/>
          <w:sz w:val="18"/>
          <w:szCs w:val="18"/>
        </w:rPr>
        <w:t>Tezcan (Nokia) responds to Magnus (Ericsson) to clarify the use of delay measurements.</w:t>
      </w:r>
    </w:p>
    <w:p w14:paraId="50F32919" w14:textId="77777777" w:rsidR="003F599C" w:rsidRDefault="003F599C" w:rsidP="003F599C">
      <w:pPr>
        <w:pStyle w:val="FP"/>
        <w:keepNext/>
        <w:rPr>
          <w:i/>
          <w:iCs/>
          <w:sz w:val="18"/>
          <w:szCs w:val="18"/>
        </w:rPr>
      </w:pPr>
      <w:r w:rsidRPr="005B25A1">
        <w:rPr>
          <w:i/>
          <w:iCs/>
          <w:sz w:val="18"/>
          <w:szCs w:val="18"/>
        </w:rPr>
        <w:t>Haiyang (Huawei) further comments.</w:t>
      </w:r>
    </w:p>
    <w:p w14:paraId="1B7C71EF" w14:textId="77777777" w:rsidR="003F599C" w:rsidRDefault="003F599C" w:rsidP="003F599C">
      <w:pPr>
        <w:pStyle w:val="FP"/>
        <w:keepNext/>
        <w:rPr>
          <w:i/>
          <w:iCs/>
          <w:sz w:val="18"/>
          <w:szCs w:val="18"/>
        </w:rPr>
      </w:pPr>
      <w:r w:rsidRPr="005B25A1">
        <w:rPr>
          <w:i/>
          <w:iCs/>
          <w:sz w:val="18"/>
          <w:szCs w:val="18"/>
        </w:rPr>
        <w:t>Tezcan (Nokia) provides r01.</w:t>
      </w:r>
    </w:p>
    <w:p w14:paraId="102BAD1A" w14:textId="77777777" w:rsidR="003F599C" w:rsidRDefault="003F599C" w:rsidP="003F599C">
      <w:pPr>
        <w:pStyle w:val="FP"/>
        <w:keepNext/>
        <w:rPr>
          <w:i/>
          <w:iCs/>
          <w:sz w:val="18"/>
          <w:szCs w:val="18"/>
        </w:rPr>
      </w:pPr>
      <w:r w:rsidRPr="005B25A1">
        <w:rPr>
          <w:i/>
          <w:iCs/>
          <w:sz w:val="18"/>
          <w:szCs w:val="18"/>
        </w:rPr>
        <w:t>Magnus (Ericsson) provides comments.</w:t>
      </w:r>
    </w:p>
    <w:p w14:paraId="769C78A9" w14:textId="77777777" w:rsidR="003F599C" w:rsidRDefault="003F599C" w:rsidP="003F599C">
      <w:pPr>
        <w:pStyle w:val="FP"/>
        <w:keepNext/>
        <w:rPr>
          <w:i/>
          <w:iCs/>
          <w:sz w:val="18"/>
          <w:szCs w:val="18"/>
        </w:rPr>
      </w:pPr>
      <w:r w:rsidRPr="005B25A1">
        <w:rPr>
          <w:i/>
          <w:iCs/>
          <w:sz w:val="18"/>
          <w:szCs w:val="18"/>
        </w:rPr>
        <w:t>Tezcan (Nokia) responds and provides r02.</w:t>
      </w:r>
    </w:p>
    <w:p w14:paraId="6BCDF0C4" w14:textId="77777777" w:rsidR="003F599C" w:rsidRDefault="003F599C" w:rsidP="003F599C">
      <w:pPr>
        <w:pStyle w:val="FP"/>
        <w:keepNext/>
        <w:rPr>
          <w:i/>
          <w:iCs/>
          <w:sz w:val="18"/>
          <w:szCs w:val="18"/>
        </w:rPr>
      </w:pPr>
      <w:r w:rsidRPr="005B25A1">
        <w:rPr>
          <w:i/>
          <w:iCs/>
          <w:sz w:val="18"/>
          <w:szCs w:val="18"/>
        </w:rPr>
        <w:t>Haiyang (Huawei) is OK with r02.</w:t>
      </w:r>
    </w:p>
    <w:p w14:paraId="569A7554" w14:textId="77777777" w:rsidR="003F599C" w:rsidRDefault="003F599C" w:rsidP="003F599C">
      <w:pPr>
        <w:pStyle w:val="FP"/>
        <w:keepNext/>
        <w:rPr>
          <w:i/>
          <w:iCs/>
          <w:sz w:val="18"/>
          <w:szCs w:val="18"/>
        </w:rPr>
      </w:pPr>
      <w:r w:rsidRPr="005B25A1">
        <w:rPr>
          <w:i/>
          <w:iCs/>
          <w:sz w:val="18"/>
          <w:szCs w:val="18"/>
        </w:rPr>
        <w:t>==== General Revisions Deadline ====.</w:t>
      </w:r>
    </w:p>
    <w:p w14:paraId="7E940788" w14:textId="77777777" w:rsidR="003F599C" w:rsidRDefault="003F599C" w:rsidP="003F599C">
      <w:pPr>
        <w:pStyle w:val="FP"/>
        <w:keepNext/>
        <w:rPr>
          <w:i/>
          <w:iCs/>
          <w:sz w:val="18"/>
          <w:szCs w:val="18"/>
        </w:rPr>
      </w:pPr>
      <w:r w:rsidRPr="005B25A1">
        <w:rPr>
          <w:i/>
          <w:iCs/>
          <w:sz w:val="18"/>
          <w:szCs w:val="18"/>
        </w:rPr>
        <w:t>Magnus (Ericsson) objects to r00,r01 and can only accept r02 with the following updates:</w:t>
      </w:r>
    </w:p>
    <w:p w14:paraId="0FF1DB74" w14:textId="77777777" w:rsidR="003F599C" w:rsidRDefault="003F599C" w:rsidP="003F599C">
      <w:pPr>
        <w:pStyle w:val="FP"/>
        <w:keepNext/>
        <w:rPr>
          <w:i/>
          <w:iCs/>
          <w:sz w:val="18"/>
          <w:szCs w:val="18"/>
        </w:rPr>
      </w:pPr>
      <w:r w:rsidRPr="005B25A1">
        <w:rPr>
          <w:i/>
          <w:iCs/>
          <w:sz w:val="18"/>
          <w:szCs w:val="18"/>
        </w:rPr>
        <w:t>Clause 5.13:</w:t>
      </w:r>
    </w:p>
    <w:p w14:paraId="4C7CAC1C" w14:textId="77777777" w:rsidR="003F599C" w:rsidRDefault="003F599C" w:rsidP="003F599C">
      <w:pPr>
        <w:pStyle w:val="FP"/>
        <w:keepNext/>
        <w:rPr>
          <w:i/>
          <w:iCs/>
          <w:sz w:val="18"/>
          <w:szCs w:val="18"/>
        </w:rPr>
      </w:pPr>
      <w:r w:rsidRPr="005B25A1">
        <w:rPr>
          <w:i/>
          <w:iCs/>
          <w:sz w:val="18"/>
          <w:szCs w:val="18"/>
        </w:rPr>
        <w:t>* The word 'measurement' is removed.</w:t>
      </w:r>
    </w:p>
    <w:p w14:paraId="65E38623" w14:textId="77777777" w:rsidR="003F599C" w:rsidRDefault="003F599C" w:rsidP="003F599C">
      <w:pPr>
        <w:pStyle w:val="FP"/>
        <w:keepNext/>
        <w:rPr>
          <w:i/>
          <w:iCs/>
          <w:sz w:val="18"/>
          <w:szCs w:val="18"/>
        </w:rPr>
      </w:pPr>
      <w:r w:rsidRPr="005B25A1">
        <w:rPr>
          <w:i/>
          <w:iCs/>
          <w:sz w:val="18"/>
          <w:szCs w:val="18"/>
        </w:rPr>
        <w:t>* Note is replaced with the following:</w:t>
      </w:r>
    </w:p>
    <w:p w14:paraId="649DCFFE" w14:textId="77777777" w:rsidR="003F599C" w:rsidRDefault="003F599C" w:rsidP="003F599C">
      <w:pPr>
        <w:pStyle w:val="FP"/>
        <w:keepNext/>
        <w:rPr>
          <w:i/>
          <w:iCs/>
          <w:sz w:val="18"/>
          <w:szCs w:val="18"/>
        </w:rPr>
      </w:pPr>
      <w:r w:rsidRPr="005B25A1">
        <w:rPr>
          <w:i/>
          <w:iCs/>
          <w:sz w:val="18"/>
          <w:szCs w:val="18"/>
        </w:rPr>
        <w:t>'NOTE: Latencies between 5GC AN and UPF(s) can be configured. If QoS monitoring has previously been performed, the delays of such measurements can also be used.</w:t>
      </w:r>
    </w:p>
    <w:p w14:paraId="154136F7" w14:textId="77777777" w:rsidR="003F599C" w:rsidRDefault="003F599C" w:rsidP="003F599C">
      <w:pPr>
        <w:pStyle w:val="FP"/>
        <w:keepNext/>
        <w:rPr>
          <w:i/>
          <w:iCs/>
          <w:sz w:val="18"/>
          <w:szCs w:val="18"/>
        </w:rPr>
      </w:pPr>
      <w:r w:rsidRPr="005B25A1">
        <w:rPr>
          <w:i/>
          <w:iCs/>
          <w:sz w:val="18"/>
          <w:szCs w:val="18"/>
        </w:rPr>
        <w:t>Clause 6.2.2.</w:t>
      </w:r>
    </w:p>
    <w:p w14:paraId="01E66698" w14:textId="77777777" w:rsidR="003F599C" w:rsidRDefault="003F599C" w:rsidP="003F599C">
      <w:pPr>
        <w:pStyle w:val="FP"/>
        <w:keepNext/>
        <w:rPr>
          <w:i/>
          <w:iCs/>
          <w:sz w:val="18"/>
          <w:szCs w:val="18"/>
        </w:rPr>
      </w:pPr>
      <w:r w:rsidRPr="005B25A1">
        <w:rPr>
          <w:i/>
          <w:iCs/>
          <w:sz w:val="18"/>
          <w:szCs w:val="18"/>
        </w:rPr>
        <w:t>* The word 'measurement' is removed.</w:t>
      </w:r>
    </w:p>
    <w:p w14:paraId="7EFA85EB" w14:textId="77777777" w:rsidR="003F599C" w:rsidRDefault="003F599C" w:rsidP="003F599C">
      <w:pPr>
        <w:pStyle w:val="FP"/>
        <w:keepNext/>
        <w:rPr>
          <w:i/>
          <w:iCs/>
          <w:sz w:val="18"/>
          <w:szCs w:val="18"/>
        </w:rPr>
      </w:pPr>
      <w:r w:rsidRPr="005B25A1">
        <w:rPr>
          <w:i/>
          <w:iCs/>
          <w:sz w:val="18"/>
          <w:szCs w:val="18"/>
        </w:rPr>
        <w:t>Clause 6.3.3.3.</w:t>
      </w:r>
    </w:p>
    <w:p w14:paraId="6BF08B1F" w14:textId="77777777" w:rsidR="003F599C" w:rsidRDefault="003F599C" w:rsidP="003F599C">
      <w:pPr>
        <w:pStyle w:val="FP"/>
        <w:keepNext/>
        <w:rPr>
          <w:i/>
          <w:iCs/>
          <w:sz w:val="18"/>
          <w:szCs w:val="18"/>
        </w:rPr>
      </w:pPr>
      <w:r w:rsidRPr="005B25A1">
        <w:rPr>
          <w:i/>
          <w:iCs/>
          <w:sz w:val="18"/>
          <w:szCs w:val="18"/>
        </w:rPr>
        <w:t>* The word 'measurement' is removed.</w:t>
      </w:r>
    </w:p>
    <w:p w14:paraId="061613AF" w14:textId="77777777" w:rsidR="003F599C" w:rsidRDefault="003F599C" w:rsidP="003F599C">
      <w:pPr>
        <w:pStyle w:val="FP"/>
        <w:keepNext/>
        <w:rPr>
          <w:i/>
          <w:iCs/>
          <w:sz w:val="18"/>
          <w:szCs w:val="18"/>
        </w:rPr>
      </w:pPr>
      <w:r w:rsidRPr="005B25A1">
        <w:rPr>
          <w:i/>
          <w:iCs/>
          <w:sz w:val="18"/>
          <w:szCs w:val="18"/>
        </w:rPr>
        <w:t>* Note is replaced with the following:</w:t>
      </w:r>
    </w:p>
    <w:p w14:paraId="17FDD7F3" w14:textId="77777777" w:rsidR="003F599C" w:rsidRDefault="003F599C" w:rsidP="003F599C">
      <w:pPr>
        <w:pStyle w:val="FP"/>
        <w:keepNext/>
        <w:rPr>
          <w:i/>
          <w:iCs/>
          <w:sz w:val="18"/>
          <w:szCs w:val="18"/>
        </w:rPr>
      </w:pPr>
      <w:r w:rsidRPr="005B25A1">
        <w:rPr>
          <w:i/>
          <w:iCs/>
          <w:sz w:val="18"/>
          <w:szCs w:val="18"/>
        </w:rPr>
        <w:t>'NOTE: Latencies between 5GC AN and UPF(s) can be configured. If QoS monitoring has previously been performed, the delays of such measurements can also be used.</w:t>
      </w:r>
    </w:p>
    <w:p w14:paraId="005241AC" w14:textId="77777777" w:rsidR="003F599C" w:rsidRDefault="003F599C" w:rsidP="003F599C">
      <w:pPr>
        <w:pStyle w:val="FP"/>
        <w:keepNext/>
        <w:rPr>
          <w:i/>
          <w:iCs/>
          <w:sz w:val="18"/>
          <w:szCs w:val="18"/>
        </w:rPr>
      </w:pPr>
      <w:r w:rsidRPr="005B25A1">
        <w:rPr>
          <w:i/>
          <w:iCs/>
          <w:sz w:val="18"/>
          <w:szCs w:val="18"/>
        </w:rPr>
        <w:t>Tezcan (Nokia) is OK with Magnus (Ericsson) suggestions on r02.</w:t>
      </w:r>
    </w:p>
    <w:p w14:paraId="6EAE2665" w14:textId="77777777" w:rsidR="003F599C" w:rsidRDefault="003F599C" w:rsidP="003F599C">
      <w:pPr>
        <w:pStyle w:val="FP"/>
        <w:keepNext/>
        <w:rPr>
          <w:i/>
          <w:iCs/>
          <w:sz w:val="18"/>
          <w:szCs w:val="18"/>
        </w:rPr>
      </w:pPr>
      <w:r w:rsidRPr="005B25A1">
        <w:rPr>
          <w:i/>
          <w:iCs/>
          <w:sz w:val="18"/>
          <w:szCs w:val="18"/>
        </w:rPr>
        <w:t>==== Comments Deadline ====.</w:t>
      </w:r>
    </w:p>
    <w:p w14:paraId="2A03D267" w14:textId="77777777" w:rsidR="003F599C" w:rsidRPr="005B25A1" w:rsidRDefault="003F599C" w:rsidP="003F599C">
      <w:pPr>
        <w:pStyle w:val="FP"/>
        <w:keepNext/>
        <w:rPr>
          <w:i/>
          <w:iCs/>
          <w:sz w:val="18"/>
          <w:szCs w:val="18"/>
        </w:rPr>
      </w:pPr>
    </w:p>
    <w:p w14:paraId="67D2B125" w14:textId="77777777" w:rsidR="00D747F2" w:rsidRPr="005B25A1" w:rsidRDefault="00D747F2" w:rsidP="00D747F2">
      <w:pPr>
        <w:keepNext/>
        <w:keepLines/>
        <w:rPr>
          <w:b/>
          <w:bCs/>
        </w:rPr>
      </w:pPr>
      <w:r>
        <w:rPr>
          <w:b/>
          <w:bCs/>
        </w:rPr>
        <w:t>Session comment</w:t>
      </w:r>
      <w:r w:rsidRPr="005B25A1">
        <w:rPr>
          <w:b/>
          <w:bCs/>
        </w:rPr>
        <w:t>:</w:t>
      </w:r>
    </w:p>
    <w:p w14:paraId="1FD64F59" w14:textId="77777777" w:rsidR="003F599C" w:rsidRPr="005B25A1" w:rsidRDefault="003F599C" w:rsidP="003F599C">
      <w:pPr>
        <w:keepNext/>
        <w:keepLines/>
      </w:pPr>
      <w:r w:rsidRPr="005B25A1">
        <w:t>Agree r02 with the following changes: - Clause 5.13: * NOTE reads: 'Latencies between 5GC AN and UPF(s) can be configured. If QoS monitoring has previously been performed, the delays of such measurements can also be used. - Clause 6.3.3.3 * NOTE reads: 'Latencies between 5GC AN and UPF(s) can be configured. If QoS monitoring has previously been performed, the delays of such measurements can also be used. - In clauses above and in 6.2.2 the word 'measurement' is removed?</w:t>
      </w:r>
    </w:p>
    <w:p w14:paraId="1507AFE7" w14:textId="77777777" w:rsidR="00D747F2" w:rsidRPr="005B25A1" w:rsidRDefault="00D747F2" w:rsidP="00D747F2">
      <w:pPr>
        <w:keepNext/>
        <w:keepLines/>
        <w:rPr>
          <w:b/>
          <w:bCs/>
        </w:rPr>
      </w:pPr>
      <w:r>
        <w:rPr>
          <w:b/>
          <w:bCs/>
        </w:rPr>
        <w:t>CC#4</w:t>
      </w:r>
      <w:r w:rsidRPr="005B25A1">
        <w:rPr>
          <w:b/>
          <w:bCs/>
        </w:rPr>
        <w:t xml:space="preserve"> Discussion:</w:t>
      </w:r>
    </w:p>
    <w:p w14:paraId="7A239C25" w14:textId="2FA25407" w:rsidR="003F599C" w:rsidRPr="005B25A1" w:rsidRDefault="003F599C" w:rsidP="003F599C">
      <w:pPr>
        <w:keepNext/>
        <w:keepLines/>
      </w:pPr>
      <w:r>
        <w:t xml:space="preserve">Ericsson commented that the notes do not capture the whole comment. It was clarified that the full comment had been captured. r02 with these changes was agreed and was revised to </w:t>
      </w:r>
      <w:r w:rsidRPr="00CE3EC0">
        <w:rPr>
          <w:color w:val="0000FF"/>
        </w:rPr>
        <w:t>S2-2</w:t>
      </w:r>
      <w:r>
        <w:rPr>
          <w:color w:val="0000FF"/>
        </w:rPr>
        <w:t>501349</w:t>
      </w:r>
      <w:r>
        <w:t>.</w:t>
      </w:r>
    </w:p>
    <w:p w14:paraId="3B76ECAD" w14:textId="77777777" w:rsidR="003F599C" w:rsidRPr="00825378" w:rsidRDefault="003F599C" w:rsidP="003F599C">
      <w:pPr>
        <w:keepNext/>
        <w:keepLines/>
      </w:pPr>
      <w:r>
        <w:t xml:space="preserve">This was </w:t>
      </w:r>
      <w:r w:rsidRPr="00C3284B">
        <w:rPr>
          <w:color w:val="FF0000"/>
          <w:lang w:eastAsia="en-US"/>
        </w:rPr>
        <w:t>approved</w:t>
      </w:r>
      <w:r>
        <w:t>.</w:t>
      </w:r>
    </w:p>
    <w:p w14:paraId="5C628A8E" w14:textId="77777777" w:rsidR="003F599C" w:rsidRPr="00EB0339" w:rsidRDefault="003F599C" w:rsidP="003F599C">
      <w:r w:rsidRPr="005B25A1">
        <w:rPr>
          <w:b/>
          <w:bCs/>
        </w:rPr>
        <w:t>Status:</w:t>
      </w:r>
      <w:r>
        <w:t xml:space="preserve"> </w:t>
      </w:r>
      <w:r w:rsidRPr="00C3284B">
        <w:rPr>
          <w:color w:val="FF0000"/>
          <w:lang w:eastAsia="en-US"/>
        </w:rPr>
        <w:t>Approved</w:t>
      </w:r>
      <w:r>
        <w:t>.</w:t>
      </w:r>
    </w:p>
    <w:p w14:paraId="2AFFB176" w14:textId="77777777" w:rsidR="003F599C" w:rsidRDefault="003F599C" w:rsidP="003F599C">
      <w:pPr>
        <w:pStyle w:val="NormTop"/>
      </w:pPr>
      <w:r>
        <w:rPr>
          <w:color w:val="0000FF"/>
        </w:rPr>
        <w:lastRenderedPageBreak/>
        <w:t>S2-2501057</w:t>
      </w:r>
      <w:r w:rsidRPr="00D53282">
        <w:t xml:space="preserve"> </w:t>
      </w:r>
      <w:r>
        <w:t>(CR) 23.502 CR5329 (Rel-19, 'F'): Clarification on NF profile for (I-)SMF regarding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 on the SMF profile to indicate for which local offloading management service areas each SMF can act as an I-SMF for I-SMF based local offloading management.</w:t>
      </w:r>
    </w:p>
    <w:p w14:paraId="2E47C765" w14:textId="77777777" w:rsidR="003F599C" w:rsidRPr="005B25A1" w:rsidRDefault="003F599C" w:rsidP="003F599C">
      <w:pPr>
        <w:keepNext/>
        <w:keepLines/>
        <w:rPr>
          <w:b/>
          <w:bCs/>
        </w:rPr>
      </w:pPr>
      <w:r w:rsidRPr="005B25A1">
        <w:rPr>
          <w:b/>
          <w:bCs/>
        </w:rPr>
        <w:t>Convenor comment:</w:t>
      </w:r>
    </w:p>
    <w:p w14:paraId="12B94B21" w14:textId="77777777" w:rsidR="003F599C" w:rsidRPr="005B25A1" w:rsidRDefault="003F599C" w:rsidP="003F599C">
      <w:pPr>
        <w:keepNext/>
        <w:keepLines/>
      </w:pPr>
      <w:r w:rsidRPr="005B25A1">
        <w:t>Merge into S2-2501057?</w:t>
      </w:r>
    </w:p>
    <w:p w14:paraId="6983F7DE" w14:textId="77777777" w:rsidR="003F599C" w:rsidRPr="005B25A1" w:rsidRDefault="003F599C" w:rsidP="003F599C">
      <w:pPr>
        <w:pStyle w:val="FP"/>
        <w:keepNext/>
        <w:rPr>
          <w:b/>
          <w:bCs/>
          <w:i/>
          <w:iCs/>
          <w:sz w:val="18"/>
          <w:szCs w:val="18"/>
        </w:rPr>
      </w:pPr>
      <w:r w:rsidRPr="005B25A1">
        <w:rPr>
          <w:b/>
          <w:bCs/>
          <w:i/>
          <w:iCs/>
          <w:sz w:val="18"/>
          <w:szCs w:val="18"/>
        </w:rPr>
        <w:t>e-mail discussion:</w:t>
      </w:r>
    </w:p>
    <w:p w14:paraId="06C8F969" w14:textId="77777777" w:rsidR="003F599C" w:rsidRDefault="003F599C" w:rsidP="003F599C">
      <w:pPr>
        <w:pStyle w:val="FP"/>
        <w:keepNext/>
        <w:rPr>
          <w:i/>
          <w:iCs/>
          <w:sz w:val="18"/>
          <w:szCs w:val="18"/>
        </w:rPr>
      </w:pPr>
      <w:r w:rsidRPr="005B25A1">
        <w:rPr>
          <w:i/>
          <w:iCs/>
          <w:sz w:val="18"/>
          <w:szCs w:val="18"/>
        </w:rPr>
        <w:t>Changhong (OPPO) proposes to use it as baseline for changes to clause 5.2.7.2.2 and 5.2.7.3.2 on LOM service area.</w:t>
      </w:r>
    </w:p>
    <w:p w14:paraId="6714EAFD" w14:textId="77777777" w:rsidR="003F599C" w:rsidRDefault="003F599C" w:rsidP="003F599C">
      <w:pPr>
        <w:pStyle w:val="FP"/>
        <w:keepNext/>
        <w:rPr>
          <w:i/>
          <w:iCs/>
          <w:sz w:val="18"/>
          <w:szCs w:val="18"/>
        </w:rPr>
      </w:pPr>
      <w:r w:rsidRPr="005B25A1">
        <w:rPr>
          <w:i/>
          <w:iCs/>
          <w:sz w:val="18"/>
          <w:szCs w:val="18"/>
        </w:rPr>
        <w:t>Hyesung (Samsung) provides comments.</w:t>
      </w:r>
    </w:p>
    <w:p w14:paraId="2887CE71" w14:textId="77777777" w:rsidR="003F599C" w:rsidRDefault="003F599C" w:rsidP="003F599C">
      <w:pPr>
        <w:pStyle w:val="FP"/>
        <w:keepNext/>
        <w:rPr>
          <w:i/>
          <w:iCs/>
          <w:sz w:val="18"/>
          <w:szCs w:val="18"/>
        </w:rPr>
      </w:pPr>
      <w:r w:rsidRPr="005B25A1">
        <w:rPr>
          <w:i/>
          <w:iCs/>
          <w:sz w:val="18"/>
          <w:szCs w:val="18"/>
        </w:rPr>
        <w:t>Hongsuk (LGE) provides comments.</w:t>
      </w:r>
    </w:p>
    <w:p w14:paraId="7D07996B" w14:textId="77777777" w:rsidR="003F599C" w:rsidRDefault="003F599C" w:rsidP="003F599C">
      <w:pPr>
        <w:pStyle w:val="FP"/>
        <w:keepNext/>
        <w:rPr>
          <w:i/>
          <w:iCs/>
          <w:sz w:val="18"/>
          <w:szCs w:val="18"/>
        </w:rPr>
      </w:pPr>
      <w:r w:rsidRPr="005B25A1">
        <w:rPr>
          <w:i/>
          <w:iCs/>
          <w:sz w:val="18"/>
          <w:szCs w:val="18"/>
        </w:rPr>
        <w:t>Fenqin (Huawei) provides comments.</w:t>
      </w:r>
    </w:p>
    <w:p w14:paraId="27958BF1" w14:textId="77777777" w:rsidR="003F599C" w:rsidRDefault="003F599C" w:rsidP="003F599C">
      <w:pPr>
        <w:pStyle w:val="FP"/>
        <w:keepNext/>
        <w:rPr>
          <w:i/>
          <w:iCs/>
          <w:sz w:val="18"/>
          <w:szCs w:val="18"/>
        </w:rPr>
      </w:pPr>
      <w:r w:rsidRPr="005B25A1">
        <w:rPr>
          <w:i/>
          <w:iCs/>
          <w:sz w:val="18"/>
          <w:szCs w:val="18"/>
        </w:rPr>
        <w:t>Huazhang (China Mobile) ask question about the relationship between SMF service are, local offload area and UE location...</w:t>
      </w:r>
    </w:p>
    <w:p w14:paraId="2F266FF3" w14:textId="77777777" w:rsidR="003F599C" w:rsidRDefault="003F599C" w:rsidP="003F599C">
      <w:pPr>
        <w:pStyle w:val="FP"/>
        <w:keepNext/>
        <w:rPr>
          <w:i/>
          <w:iCs/>
          <w:sz w:val="18"/>
          <w:szCs w:val="18"/>
        </w:rPr>
      </w:pPr>
      <w:r w:rsidRPr="005B25A1">
        <w:rPr>
          <w:i/>
          <w:iCs/>
          <w:sz w:val="18"/>
          <w:szCs w:val="18"/>
        </w:rPr>
        <w:t>Tezcan (Nokia) responds to the comments.</w:t>
      </w:r>
    </w:p>
    <w:p w14:paraId="70A1771F" w14:textId="77777777" w:rsidR="003F599C" w:rsidRPr="00883614" w:rsidRDefault="003F599C" w:rsidP="003F599C">
      <w:pPr>
        <w:pStyle w:val="FP"/>
        <w:keepNext/>
        <w:rPr>
          <w:i/>
          <w:iCs/>
          <w:sz w:val="18"/>
          <w:szCs w:val="18"/>
          <w:lang w:val="fr-FR"/>
        </w:rPr>
      </w:pPr>
      <w:r w:rsidRPr="00883614">
        <w:rPr>
          <w:i/>
          <w:iCs/>
          <w:sz w:val="18"/>
          <w:szCs w:val="18"/>
          <w:lang w:val="fr-FR"/>
        </w:rPr>
        <w:t xml:space="preserve">Jinguo(ZTE) </w:t>
      </w:r>
      <w:proofErr w:type="spellStart"/>
      <w:r w:rsidRPr="00883614">
        <w:rPr>
          <w:i/>
          <w:iCs/>
          <w:sz w:val="18"/>
          <w:szCs w:val="18"/>
          <w:lang w:val="fr-FR"/>
        </w:rPr>
        <w:t>provide</w:t>
      </w:r>
      <w:proofErr w:type="spellEnd"/>
      <w:r w:rsidRPr="00883614">
        <w:rPr>
          <w:i/>
          <w:iCs/>
          <w:sz w:val="18"/>
          <w:szCs w:val="18"/>
          <w:lang w:val="fr-FR"/>
        </w:rPr>
        <w:t xml:space="preserve"> comments.</w:t>
      </w:r>
    </w:p>
    <w:p w14:paraId="7D63C2CA" w14:textId="77777777" w:rsidR="003F599C" w:rsidRPr="00883614" w:rsidRDefault="003F599C" w:rsidP="003F599C">
      <w:pPr>
        <w:pStyle w:val="FP"/>
        <w:keepNext/>
        <w:rPr>
          <w:i/>
          <w:iCs/>
          <w:sz w:val="18"/>
          <w:szCs w:val="18"/>
          <w:lang w:val="fr-FR"/>
        </w:rPr>
      </w:pPr>
      <w:r w:rsidRPr="00883614">
        <w:rPr>
          <w:i/>
          <w:iCs/>
          <w:sz w:val="18"/>
          <w:szCs w:val="18"/>
          <w:lang w:val="fr-FR"/>
        </w:rPr>
        <w:t xml:space="preserve">Magnus (Ericsson) </w:t>
      </w:r>
      <w:proofErr w:type="spellStart"/>
      <w:r w:rsidRPr="00883614">
        <w:rPr>
          <w:i/>
          <w:iCs/>
          <w:sz w:val="18"/>
          <w:szCs w:val="18"/>
          <w:lang w:val="fr-FR"/>
        </w:rPr>
        <w:t>provides</w:t>
      </w:r>
      <w:proofErr w:type="spellEnd"/>
      <w:r w:rsidRPr="00883614">
        <w:rPr>
          <w:i/>
          <w:iCs/>
          <w:sz w:val="18"/>
          <w:szCs w:val="18"/>
          <w:lang w:val="fr-FR"/>
        </w:rPr>
        <w:t xml:space="preserve"> comments.</w:t>
      </w:r>
    </w:p>
    <w:p w14:paraId="7734BA30" w14:textId="77777777" w:rsidR="003F599C" w:rsidRDefault="003F599C" w:rsidP="003F599C">
      <w:pPr>
        <w:pStyle w:val="FP"/>
        <w:keepNext/>
        <w:rPr>
          <w:i/>
          <w:iCs/>
          <w:sz w:val="18"/>
          <w:szCs w:val="18"/>
        </w:rPr>
      </w:pPr>
      <w:r w:rsidRPr="005B25A1">
        <w:rPr>
          <w:i/>
          <w:iCs/>
          <w:sz w:val="18"/>
          <w:szCs w:val="18"/>
        </w:rPr>
        <w:t>Tezcan (Nokia) responds to Jinguo (ZTE) and Magnus (Ericsson).</w:t>
      </w:r>
    </w:p>
    <w:p w14:paraId="3CD7B88D" w14:textId="77777777" w:rsidR="003F599C" w:rsidRDefault="003F599C" w:rsidP="003F599C">
      <w:pPr>
        <w:pStyle w:val="FP"/>
        <w:keepNext/>
        <w:rPr>
          <w:i/>
          <w:iCs/>
          <w:sz w:val="18"/>
          <w:szCs w:val="18"/>
        </w:rPr>
      </w:pPr>
      <w:r w:rsidRPr="005B25A1">
        <w:rPr>
          <w:i/>
          <w:iCs/>
          <w:sz w:val="18"/>
          <w:szCs w:val="18"/>
        </w:rPr>
        <w:t>Jinguo(ZTE) response.</w:t>
      </w:r>
    </w:p>
    <w:p w14:paraId="3ACFCF77" w14:textId="77777777" w:rsidR="003F599C" w:rsidRDefault="003F599C" w:rsidP="003F599C">
      <w:pPr>
        <w:pStyle w:val="FP"/>
        <w:keepNext/>
        <w:rPr>
          <w:i/>
          <w:iCs/>
          <w:sz w:val="18"/>
          <w:szCs w:val="18"/>
        </w:rPr>
      </w:pPr>
      <w:r w:rsidRPr="005B25A1">
        <w:rPr>
          <w:i/>
          <w:iCs/>
          <w:sz w:val="18"/>
          <w:szCs w:val="18"/>
        </w:rPr>
        <w:t>Tezcan (Nokia) provides r01 to merge 0255.</w:t>
      </w:r>
    </w:p>
    <w:p w14:paraId="5156E4B1" w14:textId="77777777" w:rsidR="003F599C" w:rsidRDefault="003F599C" w:rsidP="003F599C">
      <w:pPr>
        <w:pStyle w:val="FP"/>
        <w:keepNext/>
        <w:rPr>
          <w:i/>
          <w:iCs/>
          <w:sz w:val="18"/>
          <w:szCs w:val="18"/>
        </w:rPr>
      </w:pPr>
      <w:r w:rsidRPr="005B25A1">
        <w:rPr>
          <w:i/>
          <w:iCs/>
          <w:sz w:val="18"/>
          <w:szCs w:val="18"/>
        </w:rPr>
        <w:t>==== General Revisions Deadline ====.</w:t>
      </w:r>
    </w:p>
    <w:p w14:paraId="0D9039B0" w14:textId="77777777" w:rsidR="003F599C" w:rsidRDefault="003F599C" w:rsidP="003F599C">
      <w:pPr>
        <w:pStyle w:val="FP"/>
        <w:keepNext/>
        <w:rPr>
          <w:i/>
          <w:iCs/>
          <w:sz w:val="18"/>
          <w:szCs w:val="18"/>
        </w:rPr>
      </w:pPr>
      <w:r w:rsidRPr="005B25A1">
        <w:rPr>
          <w:i/>
          <w:iCs/>
          <w:sz w:val="18"/>
          <w:szCs w:val="18"/>
        </w:rPr>
        <w:t>Magnus (Ericsson) objects to r00 ask to co-sign r01 as it merges the intent of 0255.</w:t>
      </w:r>
    </w:p>
    <w:p w14:paraId="7101D12D" w14:textId="77777777" w:rsidR="003F599C" w:rsidRDefault="003F599C" w:rsidP="003F599C">
      <w:pPr>
        <w:pStyle w:val="FP"/>
        <w:keepNext/>
        <w:rPr>
          <w:i/>
          <w:iCs/>
          <w:sz w:val="18"/>
          <w:szCs w:val="18"/>
        </w:rPr>
      </w:pPr>
      <w:r w:rsidRPr="005B25A1">
        <w:rPr>
          <w:i/>
          <w:iCs/>
          <w:sz w:val="18"/>
          <w:szCs w:val="18"/>
        </w:rPr>
        <w:t>Fenqin (Huawei) suggest to go with r01 with the change remove 'the list of' in the 1st change.</w:t>
      </w:r>
    </w:p>
    <w:p w14:paraId="6DC2AD0C" w14:textId="77777777" w:rsidR="003F599C" w:rsidRDefault="003F599C" w:rsidP="003F599C">
      <w:pPr>
        <w:pStyle w:val="FP"/>
        <w:keepNext/>
        <w:rPr>
          <w:i/>
          <w:iCs/>
          <w:sz w:val="18"/>
          <w:szCs w:val="18"/>
        </w:rPr>
      </w:pPr>
      <w:r w:rsidRPr="005B25A1">
        <w:rPr>
          <w:i/>
          <w:iCs/>
          <w:sz w:val="18"/>
          <w:szCs w:val="18"/>
        </w:rPr>
        <w:t>Tezcan (Nokia) is OK with Fenqin (Huawei) suggestion on r01 related change.</w:t>
      </w:r>
    </w:p>
    <w:p w14:paraId="60758F62" w14:textId="77777777" w:rsidR="003F599C" w:rsidRDefault="003F599C" w:rsidP="003F599C">
      <w:pPr>
        <w:pStyle w:val="FP"/>
        <w:keepNext/>
        <w:rPr>
          <w:i/>
          <w:iCs/>
          <w:sz w:val="18"/>
          <w:szCs w:val="18"/>
        </w:rPr>
      </w:pPr>
      <w:r w:rsidRPr="005B25A1">
        <w:rPr>
          <w:i/>
          <w:iCs/>
          <w:sz w:val="18"/>
          <w:szCs w:val="18"/>
        </w:rPr>
        <w:t>==== Comments Deadline ====.</w:t>
      </w:r>
    </w:p>
    <w:p w14:paraId="190A7D58" w14:textId="77777777" w:rsidR="003F599C" w:rsidRDefault="003F599C" w:rsidP="003F599C">
      <w:pPr>
        <w:pStyle w:val="FP"/>
        <w:keepNext/>
        <w:rPr>
          <w:i/>
          <w:iCs/>
          <w:sz w:val="18"/>
          <w:szCs w:val="18"/>
        </w:rPr>
      </w:pPr>
      <w:r w:rsidRPr="005B25A1">
        <w:rPr>
          <w:i/>
          <w:iCs/>
          <w:sz w:val="18"/>
          <w:szCs w:val="18"/>
        </w:rPr>
        <w:t>Hyesung (Samsung) is OK r01 + the suggested change. Please add Samsung as co-source.</w:t>
      </w:r>
    </w:p>
    <w:p w14:paraId="42774B2C" w14:textId="77777777" w:rsidR="003F599C" w:rsidRPr="005B25A1" w:rsidRDefault="003F599C" w:rsidP="003F599C">
      <w:pPr>
        <w:pStyle w:val="FP"/>
        <w:keepNext/>
        <w:rPr>
          <w:i/>
          <w:iCs/>
          <w:sz w:val="18"/>
          <w:szCs w:val="18"/>
        </w:rPr>
      </w:pPr>
    </w:p>
    <w:p w14:paraId="18E2C012" w14:textId="77777777" w:rsidR="00D747F2" w:rsidRPr="005B25A1" w:rsidRDefault="00D747F2" w:rsidP="00D747F2">
      <w:pPr>
        <w:keepNext/>
        <w:keepLines/>
        <w:rPr>
          <w:b/>
          <w:bCs/>
        </w:rPr>
      </w:pPr>
      <w:r>
        <w:rPr>
          <w:b/>
          <w:bCs/>
        </w:rPr>
        <w:t>Session comment</w:t>
      </w:r>
      <w:r w:rsidRPr="005B25A1">
        <w:rPr>
          <w:b/>
          <w:bCs/>
        </w:rPr>
        <w:t>:</w:t>
      </w:r>
    </w:p>
    <w:p w14:paraId="0950B43E" w14:textId="77777777" w:rsidR="003F599C" w:rsidRPr="005B25A1" w:rsidRDefault="003F599C" w:rsidP="003F599C">
      <w:pPr>
        <w:keepNext/>
        <w:keepLines/>
      </w:pPr>
      <w:r w:rsidRPr="005B25A1">
        <w:t>Agree r01 with removal of 'the list of' from  new text in 5.2.7.2.2?</w:t>
      </w:r>
    </w:p>
    <w:p w14:paraId="62F3F9AC" w14:textId="77777777" w:rsidR="00D747F2" w:rsidRPr="005B25A1" w:rsidRDefault="00D747F2" w:rsidP="00D747F2">
      <w:pPr>
        <w:keepNext/>
        <w:keepLines/>
        <w:rPr>
          <w:b/>
          <w:bCs/>
        </w:rPr>
      </w:pPr>
      <w:r>
        <w:rPr>
          <w:b/>
          <w:bCs/>
        </w:rPr>
        <w:t>CC#4</w:t>
      </w:r>
      <w:r w:rsidRPr="005B25A1">
        <w:rPr>
          <w:b/>
          <w:bCs/>
        </w:rPr>
        <w:t xml:space="preserve"> Discussion:</w:t>
      </w:r>
    </w:p>
    <w:p w14:paraId="5AF923AC" w14:textId="750220B2" w:rsidR="000313E0" w:rsidRPr="005B25A1" w:rsidRDefault="000313E0" w:rsidP="000313E0">
      <w:pPr>
        <w:keepNext/>
        <w:keepLines/>
      </w:pPr>
      <w:r>
        <w:t xml:space="preserve">r01 with the proposed update was agreed and was revised to </w:t>
      </w:r>
      <w:r w:rsidRPr="00CE3EC0">
        <w:rPr>
          <w:color w:val="0000FF"/>
        </w:rPr>
        <w:t>S2-2</w:t>
      </w:r>
      <w:r>
        <w:rPr>
          <w:color w:val="0000FF"/>
        </w:rPr>
        <w:t>501350</w:t>
      </w:r>
      <w:r>
        <w:t>.</w:t>
      </w:r>
    </w:p>
    <w:p w14:paraId="22DA5B72" w14:textId="77777777" w:rsidR="000313E0" w:rsidRPr="00825378" w:rsidRDefault="000313E0" w:rsidP="000313E0">
      <w:pPr>
        <w:keepNext/>
        <w:keepLines/>
      </w:pPr>
      <w:r>
        <w:t xml:space="preserve">This was </w:t>
      </w:r>
      <w:r w:rsidRPr="00C3284B">
        <w:rPr>
          <w:color w:val="FF0000"/>
          <w:lang w:eastAsia="en-US"/>
        </w:rPr>
        <w:t>approved</w:t>
      </w:r>
      <w:r>
        <w:t>.</w:t>
      </w:r>
    </w:p>
    <w:p w14:paraId="2DF2F5B6" w14:textId="77777777" w:rsidR="000313E0" w:rsidRPr="00EB0339" w:rsidRDefault="000313E0" w:rsidP="000313E0">
      <w:r w:rsidRPr="005B25A1">
        <w:rPr>
          <w:b/>
          <w:bCs/>
        </w:rPr>
        <w:t>Status:</w:t>
      </w:r>
      <w:r>
        <w:t xml:space="preserve"> </w:t>
      </w:r>
      <w:r w:rsidRPr="00C3284B">
        <w:rPr>
          <w:color w:val="FF0000"/>
          <w:lang w:eastAsia="en-US"/>
        </w:rPr>
        <w:t>Approved</w:t>
      </w:r>
      <w:r>
        <w:t>.</w:t>
      </w:r>
    </w:p>
    <w:p w14:paraId="3C77D39D" w14:textId="77777777" w:rsidR="000313E0" w:rsidRDefault="000313E0" w:rsidP="000313E0">
      <w:pPr>
        <w:pStyle w:val="NormTop"/>
      </w:pPr>
      <w:r>
        <w:rPr>
          <w:color w:val="0000FF"/>
        </w:rPr>
        <w:lastRenderedPageBreak/>
        <w:t>S2-2500256</w:t>
      </w:r>
      <w:r w:rsidRPr="00D53282">
        <w:t xml:space="preserve"> </w:t>
      </w:r>
      <w:r>
        <w:t>(CR) 23.548 CR0274 (Rel-19, 'F'): Correcting and improving text for KI#1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Correcting and improving the text. Editorial corrections of HR-SBO.</w:t>
      </w:r>
    </w:p>
    <w:p w14:paraId="5BFE022E" w14:textId="77777777" w:rsidR="000313E0" w:rsidRPr="005B25A1" w:rsidRDefault="000313E0" w:rsidP="000313E0">
      <w:pPr>
        <w:keepNext/>
        <w:keepLines/>
        <w:rPr>
          <w:b/>
          <w:bCs/>
        </w:rPr>
      </w:pPr>
      <w:r w:rsidRPr="005B25A1">
        <w:rPr>
          <w:b/>
          <w:bCs/>
        </w:rPr>
        <w:t>Convenor comment:</w:t>
      </w:r>
    </w:p>
    <w:p w14:paraId="3AA677E0" w14:textId="77777777" w:rsidR="000313E0" w:rsidRPr="005B25A1" w:rsidRDefault="000313E0" w:rsidP="000313E0">
      <w:pPr>
        <w:keepNext/>
        <w:keepLines/>
      </w:pPr>
      <w:r w:rsidRPr="005B25A1">
        <w:t>Baseline for changes to clause 6.10.2.2.</w:t>
      </w:r>
    </w:p>
    <w:p w14:paraId="1F51AC10" w14:textId="77777777" w:rsidR="000313E0" w:rsidRPr="005B25A1" w:rsidRDefault="000313E0" w:rsidP="000313E0">
      <w:pPr>
        <w:pStyle w:val="FP"/>
        <w:keepNext/>
        <w:rPr>
          <w:b/>
          <w:bCs/>
          <w:i/>
          <w:iCs/>
          <w:sz w:val="18"/>
          <w:szCs w:val="18"/>
        </w:rPr>
      </w:pPr>
      <w:r w:rsidRPr="005B25A1">
        <w:rPr>
          <w:b/>
          <w:bCs/>
          <w:i/>
          <w:iCs/>
          <w:sz w:val="18"/>
          <w:szCs w:val="18"/>
        </w:rPr>
        <w:t>e-mail discussion:</w:t>
      </w:r>
    </w:p>
    <w:p w14:paraId="1B429391" w14:textId="77777777" w:rsidR="000313E0" w:rsidRDefault="000313E0" w:rsidP="000313E0">
      <w:pPr>
        <w:pStyle w:val="FP"/>
        <w:keepNext/>
        <w:rPr>
          <w:i/>
          <w:iCs/>
          <w:sz w:val="18"/>
          <w:szCs w:val="18"/>
        </w:rPr>
      </w:pPr>
      <w:r w:rsidRPr="005B25A1">
        <w:rPr>
          <w:i/>
          <w:iCs/>
          <w:sz w:val="18"/>
          <w:szCs w:val="18"/>
        </w:rPr>
        <w:t>Changhong (OPPO) proposes to use it as baseline for changes to clause 6.10.2.2 and changes to clause 6.10.2.1, 6.10.2.3 and 6.7.2.2 can remain in this paper.</w:t>
      </w:r>
    </w:p>
    <w:p w14:paraId="6423EC87" w14:textId="77777777" w:rsidR="000313E0" w:rsidRDefault="000313E0" w:rsidP="000313E0">
      <w:pPr>
        <w:pStyle w:val="FP"/>
        <w:keepNext/>
        <w:rPr>
          <w:i/>
          <w:iCs/>
          <w:sz w:val="18"/>
          <w:szCs w:val="18"/>
        </w:rPr>
      </w:pPr>
      <w:r w:rsidRPr="005B25A1">
        <w:rPr>
          <w:i/>
          <w:iCs/>
          <w:sz w:val="18"/>
          <w:szCs w:val="18"/>
        </w:rPr>
        <w:t>Fenqin (Huawei) provide comment.</w:t>
      </w:r>
    </w:p>
    <w:p w14:paraId="5135E27D" w14:textId="77777777" w:rsidR="000313E0" w:rsidRDefault="000313E0" w:rsidP="000313E0">
      <w:pPr>
        <w:pStyle w:val="FP"/>
        <w:keepNext/>
        <w:rPr>
          <w:i/>
          <w:iCs/>
          <w:sz w:val="18"/>
          <w:szCs w:val="18"/>
        </w:rPr>
      </w:pPr>
      <w:r w:rsidRPr="005B25A1">
        <w:rPr>
          <w:i/>
          <w:iCs/>
          <w:sz w:val="18"/>
          <w:szCs w:val="18"/>
        </w:rPr>
        <w:t>Huazhang (China Mobile) ask questions.</w:t>
      </w:r>
    </w:p>
    <w:p w14:paraId="1B3EC162" w14:textId="77777777" w:rsidR="000313E0" w:rsidRDefault="000313E0" w:rsidP="000313E0">
      <w:pPr>
        <w:pStyle w:val="FP"/>
        <w:keepNext/>
        <w:rPr>
          <w:i/>
          <w:iCs/>
          <w:sz w:val="18"/>
          <w:szCs w:val="18"/>
        </w:rPr>
      </w:pPr>
      <w:r w:rsidRPr="005B25A1">
        <w:rPr>
          <w:i/>
          <w:iCs/>
          <w:sz w:val="18"/>
          <w:szCs w:val="18"/>
        </w:rPr>
        <w:t>Hyesung (Samsung) provide comment.</w:t>
      </w:r>
    </w:p>
    <w:p w14:paraId="518D9CA0" w14:textId="77777777" w:rsidR="000313E0" w:rsidRDefault="000313E0" w:rsidP="000313E0">
      <w:pPr>
        <w:pStyle w:val="FP"/>
        <w:keepNext/>
        <w:rPr>
          <w:i/>
          <w:iCs/>
          <w:sz w:val="18"/>
          <w:szCs w:val="18"/>
        </w:rPr>
      </w:pPr>
      <w:r w:rsidRPr="005B25A1">
        <w:rPr>
          <w:i/>
          <w:iCs/>
          <w:sz w:val="18"/>
          <w:szCs w:val="18"/>
        </w:rPr>
        <w:t>Magnus (Ericsson) provides r01.</w:t>
      </w:r>
    </w:p>
    <w:p w14:paraId="40BE7FAA" w14:textId="77777777" w:rsidR="000313E0" w:rsidRDefault="000313E0" w:rsidP="000313E0">
      <w:pPr>
        <w:pStyle w:val="FP"/>
        <w:keepNext/>
        <w:rPr>
          <w:i/>
          <w:iCs/>
          <w:sz w:val="18"/>
          <w:szCs w:val="18"/>
        </w:rPr>
      </w:pPr>
      <w:r w:rsidRPr="005B25A1">
        <w:rPr>
          <w:i/>
          <w:iCs/>
          <w:sz w:val="18"/>
          <w:szCs w:val="18"/>
        </w:rPr>
        <w:t>Tezcan (Nokia) provides comments and asks for clarification.</w:t>
      </w:r>
    </w:p>
    <w:p w14:paraId="673478EB" w14:textId="77777777" w:rsidR="000313E0" w:rsidRDefault="000313E0" w:rsidP="000313E0">
      <w:pPr>
        <w:pStyle w:val="FP"/>
        <w:keepNext/>
        <w:rPr>
          <w:i/>
          <w:iCs/>
          <w:sz w:val="18"/>
          <w:szCs w:val="18"/>
        </w:rPr>
      </w:pPr>
      <w:r w:rsidRPr="005B25A1">
        <w:rPr>
          <w:i/>
          <w:iCs/>
          <w:sz w:val="18"/>
          <w:szCs w:val="18"/>
        </w:rPr>
        <w:t>Jinguo(ZTE) asks clarification.</w:t>
      </w:r>
    </w:p>
    <w:p w14:paraId="630FB93E" w14:textId="77777777" w:rsidR="000313E0" w:rsidRDefault="000313E0" w:rsidP="000313E0">
      <w:pPr>
        <w:pStyle w:val="FP"/>
        <w:keepNext/>
        <w:rPr>
          <w:i/>
          <w:iCs/>
          <w:sz w:val="18"/>
          <w:szCs w:val="18"/>
        </w:rPr>
      </w:pPr>
      <w:r w:rsidRPr="005B25A1">
        <w:rPr>
          <w:i/>
          <w:iCs/>
          <w:sz w:val="18"/>
          <w:szCs w:val="18"/>
        </w:rPr>
        <w:t>Magnus (Ericsson) provides comments.</w:t>
      </w:r>
    </w:p>
    <w:p w14:paraId="6D42729C" w14:textId="77777777" w:rsidR="000313E0" w:rsidRDefault="000313E0" w:rsidP="000313E0">
      <w:pPr>
        <w:pStyle w:val="FP"/>
        <w:keepNext/>
        <w:rPr>
          <w:i/>
          <w:iCs/>
          <w:sz w:val="18"/>
          <w:szCs w:val="18"/>
        </w:rPr>
      </w:pPr>
      <w:r w:rsidRPr="005B25A1">
        <w:rPr>
          <w:i/>
          <w:iCs/>
          <w:sz w:val="18"/>
          <w:szCs w:val="18"/>
        </w:rPr>
        <w:t>Hongsuk (LGE) provides comments and asks for clarification.</w:t>
      </w:r>
    </w:p>
    <w:p w14:paraId="2933CAE0" w14:textId="77777777" w:rsidR="000313E0" w:rsidRDefault="000313E0" w:rsidP="000313E0">
      <w:pPr>
        <w:pStyle w:val="FP"/>
        <w:keepNext/>
        <w:rPr>
          <w:i/>
          <w:iCs/>
          <w:sz w:val="18"/>
          <w:szCs w:val="18"/>
        </w:rPr>
      </w:pPr>
      <w:r w:rsidRPr="005B25A1">
        <w:rPr>
          <w:i/>
          <w:iCs/>
          <w:sz w:val="18"/>
          <w:szCs w:val="18"/>
        </w:rPr>
        <w:t>Tezcan (Nokia) responds to Magnus (Ericsson).</w:t>
      </w:r>
    </w:p>
    <w:p w14:paraId="42FAC51F" w14:textId="77777777" w:rsidR="000313E0" w:rsidRDefault="000313E0" w:rsidP="000313E0">
      <w:pPr>
        <w:pStyle w:val="FP"/>
        <w:keepNext/>
        <w:rPr>
          <w:i/>
          <w:iCs/>
          <w:sz w:val="18"/>
          <w:szCs w:val="18"/>
        </w:rPr>
      </w:pPr>
      <w:r w:rsidRPr="005B25A1">
        <w:rPr>
          <w:i/>
          <w:iCs/>
          <w:sz w:val="18"/>
          <w:szCs w:val="18"/>
        </w:rPr>
        <w:t>Fenqin(Huawei) provides r02.</w:t>
      </w:r>
    </w:p>
    <w:p w14:paraId="2969169F" w14:textId="77777777" w:rsidR="000313E0" w:rsidRDefault="000313E0" w:rsidP="000313E0">
      <w:pPr>
        <w:pStyle w:val="FP"/>
        <w:keepNext/>
        <w:rPr>
          <w:i/>
          <w:iCs/>
          <w:sz w:val="18"/>
          <w:szCs w:val="18"/>
        </w:rPr>
      </w:pPr>
      <w:r w:rsidRPr="005B25A1">
        <w:rPr>
          <w:i/>
          <w:iCs/>
          <w:sz w:val="18"/>
          <w:szCs w:val="18"/>
        </w:rPr>
        <w:t>Magnus (Ericsson) provides r03.</w:t>
      </w:r>
    </w:p>
    <w:p w14:paraId="3F959BDE" w14:textId="77777777" w:rsidR="000313E0" w:rsidRDefault="000313E0" w:rsidP="000313E0">
      <w:pPr>
        <w:pStyle w:val="FP"/>
        <w:keepNext/>
        <w:rPr>
          <w:i/>
          <w:iCs/>
          <w:sz w:val="18"/>
          <w:szCs w:val="18"/>
        </w:rPr>
      </w:pPr>
      <w:r w:rsidRPr="005B25A1">
        <w:rPr>
          <w:i/>
          <w:iCs/>
          <w:sz w:val="18"/>
          <w:szCs w:val="18"/>
        </w:rPr>
        <w:t>Tezcan (Nokia) provides r04.</w:t>
      </w:r>
    </w:p>
    <w:p w14:paraId="69895FC6" w14:textId="77777777" w:rsidR="000313E0" w:rsidRDefault="000313E0" w:rsidP="000313E0">
      <w:pPr>
        <w:pStyle w:val="FP"/>
        <w:keepNext/>
        <w:rPr>
          <w:i/>
          <w:iCs/>
          <w:sz w:val="18"/>
          <w:szCs w:val="18"/>
        </w:rPr>
      </w:pPr>
      <w:r w:rsidRPr="005B25A1">
        <w:rPr>
          <w:i/>
          <w:iCs/>
          <w:sz w:val="18"/>
          <w:szCs w:val="18"/>
        </w:rPr>
        <w:t>Hyesung (Samsung) provides r05.</w:t>
      </w:r>
    </w:p>
    <w:p w14:paraId="562C1DBF" w14:textId="77777777" w:rsidR="000313E0" w:rsidRDefault="000313E0" w:rsidP="000313E0">
      <w:pPr>
        <w:pStyle w:val="FP"/>
        <w:keepNext/>
        <w:rPr>
          <w:i/>
          <w:iCs/>
          <w:sz w:val="18"/>
          <w:szCs w:val="18"/>
        </w:rPr>
      </w:pPr>
      <w:r w:rsidRPr="005B25A1">
        <w:rPr>
          <w:i/>
          <w:iCs/>
          <w:sz w:val="18"/>
          <w:szCs w:val="18"/>
        </w:rPr>
        <w:t>==== General Revisions Deadline ====.</w:t>
      </w:r>
    </w:p>
    <w:p w14:paraId="757E1B06" w14:textId="77777777" w:rsidR="000313E0" w:rsidRDefault="000313E0" w:rsidP="000313E0">
      <w:pPr>
        <w:pStyle w:val="FP"/>
        <w:keepNext/>
        <w:rPr>
          <w:i/>
          <w:iCs/>
          <w:sz w:val="18"/>
          <w:szCs w:val="18"/>
        </w:rPr>
      </w:pPr>
      <w:r w:rsidRPr="005B25A1">
        <w:rPr>
          <w:i/>
          <w:iCs/>
          <w:sz w:val="18"/>
          <w:szCs w:val="18"/>
        </w:rPr>
        <w:t>Hyesung (Samsung) suggests to go with r05. r00~r04 are not fine.</w:t>
      </w:r>
    </w:p>
    <w:p w14:paraId="01DFB1F0" w14:textId="77777777" w:rsidR="000313E0" w:rsidRDefault="000313E0" w:rsidP="000313E0">
      <w:pPr>
        <w:pStyle w:val="FP"/>
        <w:keepNext/>
        <w:rPr>
          <w:i/>
          <w:iCs/>
          <w:sz w:val="18"/>
          <w:szCs w:val="18"/>
        </w:rPr>
      </w:pPr>
      <w:r w:rsidRPr="005B25A1">
        <w:rPr>
          <w:i/>
          <w:iCs/>
          <w:sz w:val="18"/>
          <w:szCs w:val="18"/>
        </w:rPr>
        <w:t>Jinguo(ZTE) is ok with r05 and ask to cosign.</w:t>
      </w:r>
    </w:p>
    <w:p w14:paraId="7DBA084B" w14:textId="77777777" w:rsidR="000313E0" w:rsidRDefault="000313E0" w:rsidP="000313E0">
      <w:pPr>
        <w:pStyle w:val="FP"/>
        <w:keepNext/>
        <w:rPr>
          <w:i/>
          <w:iCs/>
          <w:sz w:val="18"/>
          <w:szCs w:val="18"/>
        </w:rPr>
      </w:pPr>
      <w:r w:rsidRPr="005B25A1">
        <w:rPr>
          <w:i/>
          <w:iCs/>
          <w:sz w:val="18"/>
          <w:szCs w:val="18"/>
        </w:rPr>
        <w:t>Magnus (Ericsson) are OK with r05.</w:t>
      </w:r>
    </w:p>
    <w:p w14:paraId="64DD29B8" w14:textId="77777777" w:rsidR="000313E0" w:rsidRDefault="000313E0" w:rsidP="000313E0">
      <w:pPr>
        <w:pStyle w:val="FP"/>
        <w:keepNext/>
        <w:rPr>
          <w:i/>
          <w:iCs/>
          <w:sz w:val="18"/>
          <w:szCs w:val="18"/>
        </w:rPr>
      </w:pPr>
      <w:r w:rsidRPr="005B25A1">
        <w:rPr>
          <w:i/>
          <w:iCs/>
          <w:sz w:val="18"/>
          <w:szCs w:val="18"/>
        </w:rPr>
        <w:t>Tezcan (Nokia) is OK with r05 and r04.</w:t>
      </w:r>
    </w:p>
    <w:p w14:paraId="13966E29" w14:textId="77777777" w:rsidR="000313E0" w:rsidRDefault="000313E0" w:rsidP="000313E0">
      <w:pPr>
        <w:pStyle w:val="FP"/>
        <w:keepNext/>
        <w:rPr>
          <w:i/>
          <w:iCs/>
          <w:sz w:val="18"/>
          <w:szCs w:val="18"/>
        </w:rPr>
      </w:pPr>
      <w:r w:rsidRPr="005B25A1">
        <w:rPr>
          <w:i/>
          <w:iCs/>
          <w:sz w:val="18"/>
          <w:szCs w:val="18"/>
        </w:rPr>
        <w:t>Fenqin (Huawei) suggest to go with r05+ following two changes;</w:t>
      </w:r>
    </w:p>
    <w:p w14:paraId="0D0CC71B" w14:textId="77777777" w:rsidR="000313E0" w:rsidRDefault="000313E0" w:rsidP="000313E0">
      <w:pPr>
        <w:pStyle w:val="FP"/>
        <w:keepNext/>
        <w:rPr>
          <w:i/>
          <w:iCs/>
          <w:sz w:val="18"/>
          <w:szCs w:val="18"/>
        </w:rPr>
      </w:pPr>
    </w:p>
    <w:p w14:paraId="3E3F10BB" w14:textId="77777777" w:rsidR="000313E0" w:rsidRDefault="000313E0" w:rsidP="000313E0">
      <w:pPr>
        <w:pStyle w:val="FP"/>
        <w:keepNext/>
        <w:rPr>
          <w:i/>
          <w:iCs/>
          <w:sz w:val="18"/>
          <w:szCs w:val="18"/>
        </w:rPr>
      </w:pPr>
      <w:r w:rsidRPr="005B25A1">
        <w:rPr>
          <w:i/>
          <w:iCs/>
          <w:sz w:val="18"/>
          <w:szCs w:val="18"/>
        </w:rPr>
        <w:t>1) Local Offloading Management support allowed is changed to Local Offloading Management supported--- 2 place, i.e. undo the change.</w:t>
      </w:r>
    </w:p>
    <w:p w14:paraId="14719913" w14:textId="77777777" w:rsidR="000313E0" w:rsidRDefault="000313E0" w:rsidP="000313E0">
      <w:pPr>
        <w:pStyle w:val="FP"/>
        <w:keepNext/>
        <w:rPr>
          <w:i/>
          <w:iCs/>
          <w:sz w:val="18"/>
          <w:szCs w:val="18"/>
        </w:rPr>
      </w:pPr>
      <w:r w:rsidRPr="005B25A1">
        <w:rPr>
          <w:i/>
          <w:iCs/>
          <w:sz w:val="18"/>
          <w:szCs w:val="18"/>
        </w:rPr>
        <w:t>2) The AMF may also have the Local Offloading Management service area configured. If the UE is within such an area, the AMF selects an I-SMF supporting Local Offloading Management and the SMF service area, and step 2 is executed. If the UE is not in the Local Offloading Management service area, step 2a is executed.</w:t>
      </w:r>
    </w:p>
    <w:p w14:paraId="650A17C9" w14:textId="77777777" w:rsidR="000313E0" w:rsidRDefault="000313E0" w:rsidP="000313E0">
      <w:pPr>
        <w:pStyle w:val="FP"/>
        <w:keepNext/>
        <w:rPr>
          <w:i/>
          <w:iCs/>
          <w:sz w:val="18"/>
          <w:szCs w:val="18"/>
        </w:rPr>
      </w:pPr>
      <w:r w:rsidRPr="005B25A1">
        <w:rPr>
          <w:i/>
          <w:iCs/>
          <w:sz w:val="18"/>
          <w:szCs w:val="18"/>
        </w:rPr>
        <w:t>==== Comments Deadline ====.</w:t>
      </w:r>
    </w:p>
    <w:p w14:paraId="4F3F6877" w14:textId="77777777" w:rsidR="000313E0" w:rsidRDefault="000313E0" w:rsidP="000313E0">
      <w:pPr>
        <w:pStyle w:val="FP"/>
        <w:keepNext/>
        <w:rPr>
          <w:i/>
          <w:iCs/>
          <w:sz w:val="18"/>
          <w:szCs w:val="18"/>
        </w:rPr>
      </w:pPr>
      <w:r w:rsidRPr="005B25A1">
        <w:rPr>
          <w:i/>
          <w:iCs/>
          <w:sz w:val="18"/>
          <w:szCs w:val="18"/>
        </w:rPr>
        <w:t>Fenqin (Huawei) suggest to go with r05+ following two changes;</w:t>
      </w:r>
    </w:p>
    <w:p w14:paraId="4E976D07" w14:textId="77777777" w:rsidR="000313E0" w:rsidRDefault="000313E0" w:rsidP="000313E0">
      <w:pPr>
        <w:pStyle w:val="FP"/>
        <w:keepNext/>
        <w:rPr>
          <w:i/>
          <w:iCs/>
          <w:sz w:val="18"/>
          <w:szCs w:val="18"/>
        </w:rPr>
      </w:pPr>
    </w:p>
    <w:p w14:paraId="223E908B" w14:textId="77777777" w:rsidR="000313E0" w:rsidRDefault="000313E0" w:rsidP="000313E0">
      <w:pPr>
        <w:pStyle w:val="FP"/>
        <w:keepNext/>
        <w:rPr>
          <w:i/>
          <w:iCs/>
          <w:sz w:val="18"/>
          <w:szCs w:val="18"/>
        </w:rPr>
      </w:pPr>
      <w:r w:rsidRPr="005B25A1">
        <w:rPr>
          <w:i/>
          <w:iCs/>
          <w:sz w:val="18"/>
          <w:szCs w:val="18"/>
        </w:rPr>
        <w:t>1) Local Offloading Management support allowed is changed to Local Offloading Management supported--- 2 place, i.e. undo the change.</w:t>
      </w:r>
    </w:p>
    <w:p w14:paraId="553BE6A8" w14:textId="77777777" w:rsidR="000313E0" w:rsidRDefault="000313E0" w:rsidP="000313E0">
      <w:pPr>
        <w:pStyle w:val="FP"/>
        <w:keepNext/>
        <w:rPr>
          <w:i/>
          <w:iCs/>
          <w:sz w:val="18"/>
          <w:szCs w:val="18"/>
        </w:rPr>
      </w:pPr>
      <w:r w:rsidRPr="005B25A1">
        <w:rPr>
          <w:i/>
          <w:iCs/>
          <w:sz w:val="18"/>
          <w:szCs w:val="18"/>
        </w:rPr>
        <w:t>2) The AMF may also have the Local Offloading Management service area configured. If the UE is within such an area, the AMF selects an I-SMF supporting Local Offloading Management and the SMF service area, and step 2 is executed. If the UE is not in the Local Offloading Management service area, step 2a is executed.</w:t>
      </w:r>
    </w:p>
    <w:p w14:paraId="760CA3C7" w14:textId="77777777" w:rsidR="000313E0" w:rsidRDefault="000313E0" w:rsidP="000313E0">
      <w:pPr>
        <w:pStyle w:val="FP"/>
        <w:keepNext/>
        <w:rPr>
          <w:i/>
          <w:iCs/>
          <w:sz w:val="18"/>
          <w:szCs w:val="18"/>
        </w:rPr>
      </w:pPr>
      <w:r w:rsidRPr="005B25A1">
        <w:rPr>
          <w:i/>
          <w:iCs/>
          <w:sz w:val="18"/>
          <w:szCs w:val="18"/>
        </w:rPr>
        <w:t>Fenqin (Huawei) suggest to go with r05+ following two changes;</w:t>
      </w:r>
    </w:p>
    <w:p w14:paraId="5DF406F2" w14:textId="77777777" w:rsidR="000313E0" w:rsidRDefault="000313E0" w:rsidP="000313E0">
      <w:pPr>
        <w:pStyle w:val="FP"/>
        <w:keepNext/>
        <w:rPr>
          <w:i/>
          <w:iCs/>
          <w:sz w:val="18"/>
          <w:szCs w:val="18"/>
        </w:rPr>
      </w:pPr>
    </w:p>
    <w:p w14:paraId="75BB6347" w14:textId="77777777" w:rsidR="000313E0" w:rsidRDefault="000313E0" w:rsidP="000313E0">
      <w:pPr>
        <w:pStyle w:val="FP"/>
        <w:keepNext/>
        <w:rPr>
          <w:i/>
          <w:iCs/>
          <w:sz w:val="18"/>
          <w:szCs w:val="18"/>
        </w:rPr>
      </w:pPr>
      <w:r w:rsidRPr="005B25A1">
        <w:rPr>
          <w:i/>
          <w:iCs/>
          <w:sz w:val="18"/>
          <w:szCs w:val="18"/>
        </w:rPr>
        <w:t>1)  Local Offloading Management support allowed is changed to Local Offloading Management supported--- 2 place, i.e. undo the change.</w:t>
      </w:r>
    </w:p>
    <w:p w14:paraId="30DC942E" w14:textId="77777777" w:rsidR="000313E0" w:rsidRDefault="000313E0" w:rsidP="000313E0">
      <w:pPr>
        <w:pStyle w:val="FP"/>
        <w:keepNext/>
        <w:rPr>
          <w:i/>
          <w:iCs/>
          <w:sz w:val="18"/>
          <w:szCs w:val="18"/>
        </w:rPr>
      </w:pPr>
      <w:r w:rsidRPr="005B25A1">
        <w:rPr>
          <w:i/>
          <w:iCs/>
          <w:sz w:val="18"/>
          <w:szCs w:val="18"/>
        </w:rPr>
        <w:t>2) The AMF may also have the Local Offloading Management service area configured. If the UE is within such an area, the AMF selects an I-SMF supporting Local Offloading Management and the SMF service area, and step 2 is executed. If the UE is not in the Local Offloading Management service area, step 2a is executed.</w:t>
      </w:r>
    </w:p>
    <w:p w14:paraId="192D6614" w14:textId="77777777" w:rsidR="000313E0" w:rsidRPr="005B25A1" w:rsidRDefault="000313E0" w:rsidP="000313E0">
      <w:pPr>
        <w:pStyle w:val="FP"/>
        <w:keepNext/>
        <w:rPr>
          <w:i/>
          <w:iCs/>
          <w:sz w:val="18"/>
          <w:szCs w:val="18"/>
        </w:rPr>
      </w:pPr>
    </w:p>
    <w:p w14:paraId="4DEF2E08" w14:textId="77777777" w:rsidR="00D747F2" w:rsidRPr="005B25A1" w:rsidRDefault="00D747F2" w:rsidP="00D747F2">
      <w:pPr>
        <w:keepNext/>
        <w:keepLines/>
        <w:rPr>
          <w:b/>
          <w:bCs/>
        </w:rPr>
      </w:pPr>
      <w:r>
        <w:rPr>
          <w:b/>
          <w:bCs/>
        </w:rPr>
        <w:t>Session comment</w:t>
      </w:r>
      <w:r w:rsidRPr="005B25A1">
        <w:rPr>
          <w:b/>
          <w:bCs/>
        </w:rPr>
        <w:t>:</w:t>
      </w:r>
    </w:p>
    <w:p w14:paraId="2B9FF821" w14:textId="77777777" w:rsidR="000313E0" w:rsidRPr="005B25A1" w:rsidRDefault="000313E0" w:rsidP="000313E0">
      <w:pPr>
        <w:keepNext/>
        <w:keepLines/>
      </w:pPr>
      <w:r w:rsidRPr="005B25A1">
        <w:t>Agree r05 + : 1) replace 'Local Offloading Management support allowed' with 'Local Offloading Management supported'. 2) delete 'If the UE is within such an area, the AMF selects an I-SMF supporting Local Offloading Management and the SMF service area, and step 2 is executed. If the UE is not in the Local Offloading Management service area, step 2a is executed'?</w:t>
      </w:r>
    </w:p>
    <w:p w14:paraId="44BE23A2" w14:textId="77777777" w:rsidR="00D747F2" w:rsidRPr="005B25A1" w:rsidRDefault="00D747F2" w:rsidP="00D747F2">
      <w:pPr>
        <w:keepNext/>
        <w:keepLines/>
        <w:rPr>
          <w:b/>
          <w:bCs/>
        </w:rPr>
      </w:pPr>
      <w:r>
        <w:rPr>
          <w:b/>
          <w:bCs/>
        </w:rPr>
        <w:t>CC#4</w:t>
      </w:r>
      <w:r w:rsidRPr="005B25A1">
        <w:rPr>
          <w:b/>
          <w:bCs/>
        </w:rPr>
        <w:t xml:space="preserve"> Discussion:</w:t>
      </w:r>
    </w:p>
    <w:p w14:paraId="05BF4228" w14:textId="2983DF86" w:rsidR="000313E0" w:rsidRPr="005B25A1" w:rsidRDefault="000313E0" w:rsidP="000313E0">
      <w:pPr>
        <w:keepNext/>
        <w:keepLines/>
      </w:pPr>
      <w:r>
        <w:t xml:space="preserve">r05 with the proposed update was agreed and was revised to </w:t>
      </w:r>
      <w:r w:rsidRPr="00CE3EC0">
        <w:rPr>
          <w:color w:val="0000FF"/>
        </w:rPr>
        <w:t>S2-2</w:t>
      </w:r>
      <w:r>
        <w:rPr>
          <w:color w:val="0000FF"/>
        </w:rPr>
        <w:t>501351</w:t>
      </w:r>
      <w:r>
        <w:t>.</w:t>
      </w:r>
    </w:p>
    <w:p w14:paraId="1559A378" w14:textId="77777777" w:rsidR="000313E0" w:rsidRPr="00825378" w:rsidRDefault="000313E0" w:rsidP="000313E0">
      <w:pPr>
        <w:keepNext/>
        <w:keepLines/>
      </w:pPr>
      <w:r>
        <w:t xml:space="preserve">This was </w:t>
      </w:r>
      <w:r w:rsidRPr="00C3284B">
        <w:rPr>
          <w:color w:val="FF0000"/>
          <w:lang w:eastAsia="en-US"/>
        </w:rPr>
        <w:t>approved</w:t>
      </w:r>
      <w:r>
        <w:t>.</w:t>
      </w:r>
    </w:p>
    <w:p w14:paraId="2AE0E925" w14:textId="77777777" w:rsidR="000313E0" w:rsidRPr="00EB0339" w:rsidRDefault="000313E0" w:rsidP="000313E0">
      <w:r w:rsidRPr="005B25A1">
        <w:rPr>
          <w:b/>
          <w:bCs/>
        </w:rPr>
        <w:t>Status:</w:t>
      </w:r>
      <w:r>
        <w:t xml:space="preserve"> </w:t>
      </w:r>
      <w:r w:rsidRPr="00C3284B">
        <w:rPr>
          <w:color w:val="FF0000"/>
          <w:lang w:eastAsia="en-US"/>
        </w:rPr>
        <w:t>Approved</w:t>
      </w:r>
      <w:r>
        <w:t>.</w:t>
      </w:r>
    </w:p>
    <w:p w14:paraId="55546E76" w14:textId="77777777" w:rsidR="000313E0" w:rsidRDefault="000313E0" w:rsidP="000313E0">
      <w:pPr>
        <w:pStyle w:val="NormTop"/>
      </w:pPr>
      <w:r>
        <w:rPr>
          <w:color w:val="0000FF"/>
        </w:rPr>
        <w:lastRenderedPageBreak/>
        <w:t>S2-2500849</w:t>
      </w:r>
      <w:r w:rsidRPr="00D53282">
        <w:t xml:space="preserve"> </w:t>
      </w:r>
      <w:r>
        <w:t>(CR) 23.502 CR5015R4 (Rel-19, 'B'): 23.502 Data boosting triggered by AS (Source: Lenovo, Tencent, Tencent Cloud,CATT, China Telecom, Meta USA)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AF input related with data boosting into the procedure of setting up an AF session with required QoS Add AF input related with data boosting into the procedure of AF session with required QoS.</w:t>
      </w:r>
    </w:p>
    <w:p w14:paraId="231E75B8" w14:textId="77777777" w:rsidR="000313E0" w:rsidRPr="00B81031" w:rsidRDefault="000313E0" w:rsidP="000313E0">
      <w:pPr>
        <w:keepNext/>
        <w:keepLines/>
        <w:rPr>
          <w:i/>
        </w:rPr>
      </w:pPr>
      <w:r w:rsidRPr="00B81031">
        <w:rPr>
          <w:b/>
          <w:bCs/>
          <w:i/>
        </w:rPr>
        <w:t>Comment:</w:t>
      </w:r>
      <w:r>
        <w:rPr>
          <w:i/>
        </w:rPr>
        <w:t xml:space="preserve"> Revision of</w:t>
      </w:r>
      <w:r>
        <w:rPr>
          <w:color w:val="0000FF"/>
        </w:rPr>
        <w:t xml:space="preserve"> S2-2412712</w:t>
      </w:r>
      <w:r>
        <w:t>.</w:t>
      </w:r>
    </w:p>
    <w:p w14:paraId="6296C6F1" w14:textId="77777777" w:rsidR="000313E0" w:rsidRPr="005B25A1" w:rsidRDefault="000313E0" w:rsidP="000313E0">
      <w:pPr>
        <w:keepNext/>
        <w:keepLines/>
        <w:rPr>
          <w:b/>
          <w:bCs/>
        </w:rPr>
      </w:pPr>
      <w:r w:rsidRPr="005B25A1">
        <w:rPr>
          <w:b/>
          <w:bCs/>
        </w:rPr>
        <w:t>Convenor comment:</w:t>
      </w:r>
    </w:p>
    <w:p w14:paraId="4D5B071B" w14:textId="77777777" w:rsidR="000313E0" w:rsidRPr="005B25A1" w:rsidRDefault="000313E0" w:rsidP="000313E0">
      <w:pPr>
        <w:keepNext/>
        <w:keepLines/>
      </w:pPr>
      <w:r w:rsidRPr="005B25A1">
        <w:t>Baseline.</w:t>
      </w:r>
    </w:p>
    <w:p w14:paraId="382C84CE" w14:textId="77777777" w:rsidR="000313E0" w:rsidRPr="005B25A1" w:rsidRDefault="000313E0" w:rsidP="000313E0">
      <w:pPr>
        <w:pStyle w:val="FP"/>
        <w:keepNext/>
        <w:rPr>
          <w:b/>
          <w:bCs/>
          <w:i/>
          <w:iCs/>
          <w:sz w:val="18"/>
          <w:szCs w:val="18"/>
        </w:rPr>
      </w:pPr>
      <w:r w:rsidRPr="005B25A1">
        <w:rPr>
          <w:b/>
          <w:bCs/>
          <w:i/>
          <w:iCs/>
          <w:sz w:val="18"/>
          <w:szCs w:val="18"/>
        </w:rPr>
        <w:t>e-mail discussion:</w:t>
      </w:r>
    </w:p>
    <w:p w14:paraId="1EEF9F31" w14:textId="77777777" w:rsidR="000313E0" w:rsidRDefault="000313E0" w:rsidP="000313E0">
      <w:pPr>
        <w:pStyle w:val="FP"/>
        <w:keepNext/>
        <w:rPr>
          <w:i/>
          <w:iCs/>
          <w:sz w:val="18"/>
          <w:szCs w:val="18"/>
        </w:rPr>
      </w:pPr>
      <w:r w:rsidRPr="005B25A1">
        <w:rPr>
          <w:i/>
          <w:iCs/>
          <w:sz w:val="18"/>
          <w:szCs w:val="18"/>
        </w:rPr>
        <w:t>Haley (Lenovo) provides r02.</w:t>
      </w:r>
    </w:p>
    <w:p w14:paraId="69BAD1CC" w14:textId="77777777" w:rsidR="000313E0" w:rsidRDefault="000313E0" w:rsidP="000313E0">
      <w:pPr>
        <w:pStyle w:val="FP"/>
        <w:keepNext/>
        <w:rPr>
          <w:i/>
          <w:iCs/>
          <w:sz w:val="18"/>
          <w:szCs w:val="18"/>
        </w:rPr>
      </w:pPr>
      <w:r w:rsidRPr="005B25A1">
        <w:rPr>
          <w:i/>
          <w:iCs/>
          <w:sz w:val="18"/>
          <w:szCs w:val="18"/>
        </w:rPr>
        <w:t>Haley (Lenovo) provides r01.</w:t>
      </w:r>
    </w:p>
    <w:p w14:paraId="3F0F6563" w14:textId="77777777" w:rsidR="000313E0" w:rsidRDefault="000313E0" w:rsidP="000313E0">
      <w:pPr>
        <w:pStyle w:val="FP"/>
        <w:keepNext/>
        <w:rPr>
          <w:i/>
          <w:iCs/>
          <w:sz w:val="18"/>
          <w:szCs w:val="18"/>
        </w:rPr>
      </w:pPr>
      <w:r w:rsidRPr="005B25A1">
        <w:rPr>
          <w:i/>
          <w:iCs/>
          <w:sz w:val="18"/>
          <w:szCs w:val="18"/>
        </w:rPr>
        <w:t>==== General Revisions Deadline ====.</w:t>
      </w:r>
    </w:p>
    <w:p w14:paraId="4CB15E7B" w14:textId="77777777" w:rsidR="000313E0" w:rsidRDefault="000313E0" w:rsidP="000313E0">
      <w:pPr>
        <w:pStyle w:val="FP"/>
        <w:keepNext/>
        <w:rPr>
          <w:i/>
          <w:iCs/>
          <w:sz w:val="18"/>
          <w:szCs w:val="18"/>
        </w:rPr>
      </w:pPr>
      <w:r w:rsidRPr="005B25A1">
        <w:rPr>
          <w:i/>
          <w:iCs/>
          <w:sz w:val="18"/>
          <w:szCs w:val="18"/>
        </w:rPr>
        <w:t>Paul (Ericsson) we prefer r02, can accept r00 and object r01.</w:t>
      </w:r>
    </w:p>
    <w:p w14:paraId="4B827484" w14:textId="77777777" w:rsidR="000313E0" w:rsidRDefault="000313E0" w:rsidP="000313E0">
      <w:pPr>
        <w:pStyle w:val="FP"/>
        <w:keepNext/>
        <w:rPr>
          <w:i/>
          <w:iCs/>
          <w:sz w:val="18"/>
          <w:szCs w:val="18"/>
        </w:rPr>
      </w:pPr>
      <w:r w:rsidRPr="005B25A1">
        <w:rPr>
          <w:i/>
          <w:iCs/>
          <w:sz w:val="18"/>
          <w:szCs w:val="18"/>
        </w:rPr>
        <w:t>Mirko (Huawei) asks for taking out the change to clause 4.3.3.2 before agreeing the CR.</w:t>
      </w:r>
    </w:p>
    <w:p w14:paraId="66BCD201" w14:textId="77777777" w:rsidR="000313E0" w:rsidRDefault="000313E0" w:rsidP="000313E0">
      <w:pPr>
        <w:pStyle w:val="FP"/>
        <w:keepNext/>
        <w:rPr>
          <w:i/>
          <w:iCs/>
          <w:sz w:val="18"/>
          <w:szCs w:val="18"/>
        </w:rPr>
      </w:pPr>
      <w:r w:rsidRPr="005B25A1">
        <w:rPr>
          <w:i/>
          <w:iCs/>
          <w:sz w:val="18"/>
          <w:szCs w:val="18"/>
        </w:rPr>
        <w:t>Georgios (Nokia) accepts only r02. r00 has wrong references and it is objected. r01 is corrupted file and objected.</w:t>
      </w:r>
    </w:p>
    <w:p w14:paraId="74D15956" w14:textId="77777777" w:rsidR="000313E0" w:rsidRDefault="000313E0" w:rsidP="000313E0">
      <w:pPr>
        <w:pStyle w:val="FP"/>
        <w:keepNext/>
        <w:rPr>
          <w:i/>
          <w:iCs/>
          <w:sz w:val="18"/>
          <w:szCs w:val="18"/>
        </w:rPr>
      </w:pPr>
      <w:r w:rsidRPr="005B25A1">
        <w:rPr>
          <w:i/>
          <w:iCs/>
          <w:sz w:val="18"/>
          <w:szCs w:val="18"/>
        </w:rPr>
        <w:t>Haley (Lenovo) replies to Mirko and is ok to go with r02+move out the change to clause 4.3.3.2.</w:t>
      </w:r>
    </w:p>
    <w:p w14:paraId="1E5D2471" w14:textId="77777777" w:rsidR="000313E0" w:rsidRDefault="000313E0" w:rsidP="000313E0">
      <w:pPr>
        <w:pStyle w:val="FP"/>
        <w:keepNext/>
        <w:rPr>
          <w:i/>
          <w:iCs/>
          <w:sz w:val="18"/>
          <w:szCs w:val="18"/>
        </w:rPr>
      </w:pPr>
      <w:r w:rsidRPr="005B25A1">
        <w:rPr>
          <w:i/>
          <w:iCs/>
          <w:sz w:val="18"/>
          <w:szCs w:val="18"/>
        </w:rPr>
        <w:t>Lei(Tencent) is also ok to go with 'r02+move out the change to clause 4.3.3.2' to make progress.</w:t>
      </w:r>
    </w:p>
    <w:p w14:paraId="764BC19D" w14:textId="77777777" w:rsidR="000313E0" w:rsidRDefault="000313E0" w:rsidP="000313E0">
      <w:pPr>
        <w:pStyle w:val="FP"/>
        <w:keepNext/>
        <w:rPr>
          <w:i/>
          <w:iCs/>
          <w:sz w:val="18"/>
          <w:szCs w:val="18"/>
        </w:rPr>
      </w:pPr>
      <w:r w:rsidRPr="005B25A1">
        <w:rPr>
          <w:i/>
          <w:iCs/>
          <w:sz w:val="18"/>
          <w:szCs w:val="18"/>
        </w:rPr>
        <w:t>Georgios (Nokia) also accepts to remove impact to 4.3.3.2 from r02.</w:t>
      </w:r>
    </w:p>
    <w:p w14:paraId="534F9793" w14:textId="77777777" w:rsidR="000313E0" w:rsidRDefault="000313E0" w:rsidP="000313E0">
      <w:pPr>
        <w:pStyle w:val="FP"/>
        <w:keepNext/>
        <w:rPr>
          <w:i/>
          <w:iCs/>
          <w:sz w:val="18"/>
          <w:szCs w:val="18"/>
        </w:rPr>
      </w:pPr>
      <w:r w:rsidRPr="005B25A1">
        <w:rPr>
          <w:i/>
          <w:iCs/>
          <w:sz w:val="18"/>
          <w:szCs w:val="18"/>
        </w:rPr>
        <w:t>Paul (Ericsson) replies to Mirko.</w:t>
      </w:r>
    </w:p>
    <w:p w14:paraId="2F76BFD7" w14:textId="77777777" w:rsidR="000313E0" w:rsidRDefault="000313E0" w:rsidP="000313E0">
      <w:pPr>
        <w:pStyle w:val="FP"/>
        <w:keepNext/>
        <w:rPr>
          <w:i/>
          <w:iCs/>
          <w:sz w:val="18"/>
          <w:szCs w:val="18"/>
        </w:rPr>
      </w:pPr>
      <w:r w:rsidRPr="005B25A1">
        <w:rPr>
          <w:i/>
          <w:iCs/>
          <w:sz w:val="18"/>
          <w:szCs w:val="18"/>
        </w:rPr>
        <w:t>Lei(Tencent) provides comments and think we can live with 'r02+move out the change to clause 4.3.3.2.' and do more refinement in next meeting.</w:t>
      </w:r>
    </w:p>
    <w:p w14:paraId="79AA61FC" w14:textId="77777777" w:rsidR="000313E0" w:rsidRDefault="000313E0" w:rsidP="000313E0">
      <w:pPr>
        <w:pStyle w:val="FP"/>
        <w:keepNext/>
        <w:rPr>
          <w:i/>
          <w:iCs/>
          <w:sz w:val="18"/>
          <w:szCs w:val="18"/>
        </w:rPr>
      </w:pPr>
      <w:r w:rsidRPr="005B25A1">
        <w:rPr>
          <w:i/>
          <w:iCs/>
          <w:sz w:val="18"/>
          <w:szCs w:val="18"/>
        </w:rPr>
        <w:t>Mirko (Huawei) replies to Paul's comment.</w:t>
      </w:r>
    </w:p>
    <w:p w14:paraId="187DFA4F" w14:textId="77777777" w:rsidR="000313E0" w:rsidRDefault="000313E0" w:rsidP="000313E0">
      <w:pPr>
        <w:pStyle w:val="FP"/>
        <w:keepNext/>
        <w:rPr>
          <w:i/>
          <w:iCs/>
          <w:sz w:val="18"/>
          <w:szCs w:val="18"/>
        </w:rPr>
      </w:pPr>
      <w:r w:rsidRPr="005B25A1">
        <w:rPr>
          <w:i/>
          <w:iCs/>
          <w:sz w:val="18"/>
          <w:szCs w:val="18"/>
        </w:rPr>
        <w:t>==== Comments Deadline ====.</w:t>
      </w:r>
    </w:p>
    <w:p w14:paraId="33F8629F" w14:textId="77777777" w:rsidR="000313E0" w:rsidRPr="005B25A1" w:rsidRDefault="000313E0" w:rsidP="000313E0">
      <w:pPr>
        <w:pStyle w:val="FP"/>
        <w:keepNext/>
        <w:rPr>
          <w:i/>
          <w:iCs/>
          <w:sz w:val="18"/>
          <w:szCs w:val="18"/>
        </w:rPr>
      </w:pPr>
    </w:p>
    <w:p w14:paraId="6BC5CB49" w14:textId="77777777" w:rsidR="00D747F2" w:rsidRPr="005B25A1" w:rsidRDefault="00D747F2" w:rsidP="00D747F2">
      <w:pPr>
        <w:keepNext/>
        <w:keepLines/>
        <w:rPr>
          <w:b/>
          <w:bCs/>
        </w:rPr>
      </w:pPr>
      <w:r>
        <w:rPr>
          <w:b/>
          <w:bCs/>
        </w:rPr>
        <w:t>Session comment</w:t>
      </w:r>
      <w:r w:rsidRPr="005B25A1">
        <w:rPr>
          <w:b/>
          <w:bCs/>
        </w:rPr>
        <w:t>:</w:t>
      </w:r>
    </w:p>
    <w:p w14:paraId="321CB7CE" w14:textId="77777777" w:rsidR="000313E0" w:rsidRPr="005B25A1" w:rsidRDefault="000313E0" w:rsidP="000313E0">
      <w:pPr>
        <w:keepNext/>
        <w:keepLines/>
      </w:pPr>
      <w:r w:rsidRPr="005B25A1">
        <w:t>Agree r02 with removal of changes in 4.3.3.2?</w:t>
      </w:r>
    </w:p>
    <w:p w14:paraId="4D69EA1F" w14:textId="77777777" w:rsidR="00D747F2" w:rsidRPr="005B25A1" w:rsidRDefault="00D747F2" w:rsidP="00D747F2">
      <w:pPr>
        <w:keepNext/>
        <w:keepLines/>
        <w:rPr>
          <w:b/>
          <w:bCs/>
        </w:rPr>
      </w:pPr>
      <w:r>
        <w:rPr>
          <w:b/>
          <w:bCs/>
        </w:rPr>
        <w:t>CC#4</w:t>
      </w:r>
      <w:r w:rsidRPr="005B25A1">
        <w:rPr>
          <w:b/>
          <w:bCs/>
        </w:rPr>
        <w:t xml:space="preserve"> Discussion:</w:t>
      </w:r>
    </w:p>
    <w:p w14:paraId="5A083899" w14:textId="0C38417D" w:rsidR="000313E0" w:rsidRPr="005B25A1" w:rsidRDefault="000313E0" w:rsidP="000313E0">
      <w:pPr>
        <w:keepNext/>
        <w:keepLines/>
      </w:pPr>
      <w:r>
        <w:t>r02 with removed changes</w:t>
      </w:r>
      <w:r w:rsidRPr="005B25A1">
        <w:t xml:space="preserve"> in 4.3.3.2</w:t>
      </w:r>
      <w:r>
        <w:t xml:space="preserve">. Ericsson could only agree to r02 as it is. Huawei asked whether this could be revisited at the next meeting. r02 was agreed and was revised to </w:t>
      </w:r>
      <w:r w:rsidRPr="00CE3EC0">
        <w:rPr>
          <w:color w:val="0000FF"/>
        </w:rPr>
        <w:t>S2-2</w:t>
      </w:r>
      <w:r>
        <w:rPr>
          <w:color w:val="0000FF"/>
        </w:rPr>
        <w:t>501352</w:t>
      </w:r>
      <w:r>
        <w:t>.</w:t>
      </w:r>
    </w:p>
    <w:p w14:paraId="08702438" w14:textId="77777777" w:rsidR="000313E0" w:rsidRPr="00825378" w:rsidRDefault="000313E0" w:rsidP="000313E0">
      <w:pPr>
        <w:keepNext/>
        <w:keepLines/>
      </w:pPr>
      <w:r>
        <w:t xml:space="preserve">This was </w:t>
      </w:r>
      <w:r w:rsidRPr="00C3284B">
        <w:rPr>
          <w:color w:val="FF0000"/>
          <w:lang w:eastAsia="en-US"/>
        </w:rPr>
        <w:t>approved</w:t>
      </w:r>
      <w:r>
        <w:t>.</w:t>
      </w:r>
    </w:p>
    <w:p w14:paraId="512A3BA1" w14:textId="77777777" w:rsidR="000313E0" w:rsidRPr="00EB0339" w:rsidRDefault="000313E0" w:rsidP="000313E0">
      <w:r w:rsidRPr="005B25A1">
        <w:rPr>
          <w:b/>
          <w:bCs/>
        </w:rPr>
        <w:t>Status:</w:t>
      </w:r>
      <w:r>
        <w:t xml:space="preserve"> </w:t>
      </w:r>
      <w:r w:rsidRPr="00C3284B">
        <w:rPr>
          <w:color w:val="FF0000"/>
          <w:lang w:eastAsia="en-US"/>
        </w:rPr>
        <w:t>Approved</w:t>
      </w:r>
      <w:r>
        <w:t>.</w:t>
      </w:r>
    </w:p>
    <w:p w14:paraId="085A985C" w14:textId="77777777" w:rsidR="000313E0" w:rsidRDefault="000313E0" w:rsidP="000313E0">
      <w:pPr>
        <w:pStyle w:val="NormTop"/>
      </w:pPr>
      <w:r>
        <w:rPr>
          <w:color w:val="0000FF"/>
        </w:rPr>
        <w:lastRenderedPageBreak/>
        <w:t>S2-2500848</w:t>
      </w:r>
      <w:r w:rsidRPr="00D53282">
        <w:t xml:space="preserve"> </w:t>
      </w:r>
      <w:r>
        <w:t>(CR) 23.501 CR5651R6 (Rel-19, 'B'): 23.501 Data boosting triggered by AS/AF (Source: Lenovo, Tencent, Tencent Cloud, CATT, China Telecom, Meta USA, CMCC, Xiaomi, Samsung, Huawei, HiSilicon,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description of AS/AF triggered expedited transfer in 5.37.10.x Add 'Expedited Transfer Indication' in PDR.</w:t>
      </w:r>
    </w:p>
    <w:p w14:paraId="1693B726" w14:textId="77777777" w:rsidR="000313E0" w:rsidRPr="00B81031" w:rsidRDefault="000313E0" w:rsidP="000313E0">
      <w:pPr>
        <w:keepNext/>
        <w:keepLines/>
        <w:rPr>
          <w:i/>
        </w:rPr>
      </w:pPr>
      <w:r w:rsidRPr="00B81031">
        <w:rPr>
          <w:b/>
          <w:bCs/>
          <w:i/>
        </w:rPr>
        <w:t>Comment:</w:t>
      </w:r>
      <w:r>
        <w:rPr>
          <w:i/>
        </w:rPr>
        <w:t xml:space="preserve"> Revision of</w:t>
      </w:r>
      <w:r>
        <w:rPr>
          <w:color w:val="0000FF"/>
        </w:rPr>
        <w:t xml:space="preserve"> S2-2412944</w:t>
      </w:r>
      <w:r>
        <w:t>.</w:t>
      </w:r>
    </w:p>
    <w:p w14:paraId="3BE5E959" w14:textId="77777777" w:rsidR="000313E0" w:rsidRPr="005B25A1" w:rsidRDefault="000313E0" w:rsidP="000313E0">
      <w:pPr>
        <w:keepNext/>
        <w:keepLines/>
        <w:rPr>
          <w:b/>
          <w:bCs/>
        </w:rPr>
      </w:pPr>
      <w:r w:rsidRPr="005B25A1">
        <w:rPr>
          <w:b/>
          <w:bCs/>
        </w:rPr>
        <w:t>Convenor comment:</w:t>
      </w:r>
    </w:p>
    <w:p w14:paraId="7E35CC2D" w14:textId="77777777" w:rsidR="000313E0" w:rsidRPr="005B25A1" w:rsidRDefault="000313E0" w:rsidP="000313E0">
      <w:pPr>
        <w:keepNext/>
        <w:keepLines/>
      </w:pPr>
      <w:r w:rsidRPr="005B25A1">
        <w:t>Baseline.</w:t>
      </w:r>
    </w:p>
    <w:p w14:paraId="70E6DA2C" w14:textId="77777777" w:rsidR="000313E0" w:rsidRPr="005B25A1" w:rsidRDefault="000313E0" w:rsidP="000313E0">
      <w:pPr>
        <w:pStyle w:val="FP"/>
        <w:keepNext/>
        <w:rPr>
          <w:b/>
          <w:bCs/>
          <w:i/>
          <w:iCs/>
          <w:sz w:val="18"/>
          <w:szCs w:val="18"/>
        </w:rPr>
      </w:pPr>
      <w:r w:rsidRPr="005B25A1">
        <w:rPr>
          <w:b/>
          <w:bCs/>
          <w:i/>
          <w:iCs/>
          <w:sz w:val="18"/>
          <w:szCs w:val="18"/>
        </w:rPr>
        <w:t>e-mail discussion:</w:t>
      </w:r>
    </w:p>
    <w:p w14:paraId="634CC5B0" w14:textId="77777777" w:rsidR="000313E0" w:rsidRDefault="000313E0" w:rsidP="000313E0">
      <w:pPr>
        <w:pStyle w:val="FP"/>
        <w:keepNext/>
        <w:rPr>
          <w:i/>
          <w:iCs/>
          <w:sz w:val="18"/>
          <w:szCs w:val="18"/>
        </w:rPr>
      </w:pPr>
      <w:r w:rsidRPr="005B25A1">
        <w:rPr>
          <w:i/>
          <w:iCs/>
          <w:sz w:val="18"/>
          <w:szCs w:val="18"/>
        </w:rPr>
        <w:t>Chunshan (CATT) proposes some comments on N6 metadata mechanism.</w:t>
      </w:r>
    </w:p>
    <w:p w14:paraId="1348ECF2" w14:textId="77777777" w:rsidR="000313E0" w:rsidRDefault="000313E0" w:rsidP="000313E0">
      <w:pPr>
        <w:pStyle w:val="FP"/>
        <w:keepNext/>
        <w:rPr>
          <w:i/>
          <w:iCs/>
          <w:sz w:val="18"/>
          <w:szCs w:val="18"/>
        </w:rPr>
      </w:pPr>
      <w:r w:rsidRPr="005B25A1">
        <w:rPr>
          <w:i/>
          <w:iCs/>
          <w:sz w:val="18"/>
          <w:szCs w:val="18"/>
        </w:rPr>
        <w:t>Sudeep (Apple) provides comment.</w:t>
      </w:r>
    </w:p>
    <w:p w14:paraId="6FB6CAFD" w14:textId="77777777" w:rsidR="000313E0" w:rsidRDefault="000313E0" w:rsidP="000313E0">
      <w:pPr>
        <w:pStyle w:val="FP"/>
        <w:keepNext/>
        <w:rPr>
          <w:i/>
          <w:iCs/>
          <w:sz w:val="18"/>
          <w:szCs w:val="18"/>
        </w:rPr>
      </w:pPr>
      <w:r w:rsidRPr="005B25A1">
        <w:rPr>
          <w:i/>
          <w:iCs/>
          <w:sz w:val="18"/>
          <w:szCs w:val="18"/>
        </w:rPr>
        <w:t>Mirko (Huawei) provides comments and still disagrees with the detection of the non-boosted traffic based on ETI=False.</w:t>
      </w:r>
    </w:p>
    <w:p w14:paraId="52964C43" w14:textId="77777777" w:rsidR="000313E0" w:rsidRDefault="000313E0" w:rsidP="000313E0">
      <w:pPr>
        <w:pStyle w:val="FP"/>
        <w:keepNext/>
        <w:rPr>
          <w:i/>
          <w:iCs/>
          <w:sz w:val="18"/>
          <w:szCs w:val="18"/>
        </w:rPr>
      </w:pPr>
      <w:r w:rsidRPr="005B25A1">
        <w:rPr>
          <w:i/>
          <w:iCs/>
          <w:sz w:val="18"/>
          <w:szCs w:val="18"/>
        </w:rPr>
        <w:t>Georgios (Nokia) replies to Mirko.</w:t>
      </w:r>
    </w:p>
    <w:p w14:paraId="6AF88605" w14:textId="77777777" w:rsidR="000313E0" w:rsidRDefault="000313E0" w:rsidP="000313E0">
      <w:pPr>
        <w:pStyle w:val="FP"/>
        <w:keepNext/>
        <w:rPr>
          <w:i/>
          <w:iCs/>
          <w:sz w:val="18"/>
          <w:szCs w:val="18"/>
        </w:rPr>
      </w:pPr>
      <w:r w:rsidRPr="005B25A1">
        <w:rPr>
          <w:i/>
          <w:iCs/>
          <w:sz w:val="18"/>
          <w:szCs w:val="18"/>
        </w:rPr>
        <w:t>Paul (Ericsson) replies to Mirko, Sudeep and Georgios.</w:t>
      </w:r>
    </w:p>
    <w:p w14:paraId="5B3A6C4B" w14:textId="77777777" w:rsidR="000313E0" w:rsidRDefault="000313E0" w:rsidP="000313E0">
      <w:pPr>
        <w:pStyle w:val="FP"/>
        <w:keepNext/>
        <w:rPr>
          <w:i/>
          <w:iCs/>
          <w:sz w:val="18"/>
          <w:szCs w:val="18"/>
        </w:rPr>
      </w:pPr>
      <w:r w:rsidRPr="005B25A1">
        <w:rPr>
          <w:i/>
          <w:iCs/>
          <w:sz w:val="18"/>
          <w:szCs w:val="18"/>
        </w:rPr>
        <w:t>Haley (Lenovo) replies.</w:t>
      </w:r>
    </w:p>
    <w:p w14:paraId="6B596A76" w14:textId="77777777" w:rsidR="000313E0" w:rsidRDefault="000313E0" w:rsidP="000313E0">
      <w:pPr>
        <w:pStyle w:val="FP"/>
        <w:keepNext/>
        <w:rPr>
          <w:i/>
          <w:iCs/>
          <w:sz w:val="18"/>
          <w:szCs w:val="18"/>
        </w:rPr>
      </w:pPr>
      <w:r w:rsidRPr="005B25A1">
        <w:rPr>
          <w:i/>
          <w:iCs/>
          <w:sz w:val="18"/>
          <w:szCs w:val="18"/>
        </w:rPr>
        <w:t>Lei (Tencent) provide comments and fine to follow the majority view to move forward.</w:t>
      </w:r>
    </w:p>
    <w:p w14:paraId="60561C50" w14:textId="77777777" w:rsidR="000313E0" w:rsidRDefault="000313E0" w:rsidP="000313E0">
      <w:pPr>
        <w:pStyle w:val="FP"/>
        <w:keepNext/>
        <w:rPr>
          <w:i/>
          <w:iCs/>
          <w:sz w:val="18"/>
          <w:szCs w:val="18"/>
        </w:rPr>
      </w:pPr>
      <w:r w:rsidRPr="005B25A1">
        <w:rPr>
          <w:i/>
          <w:iCs/>
          <w:sz w:val="18"/>
          <w:szCs w:val="18"/>
        </w:rPr>
        <w:t>Mirko (Huawei) replies to the comments.</w:t>
      </w:r>
    </w:p>
    <w:p w14:paraId="6289152F" w14:textId="77777777" w:rsidR="000313E0" w:rsidRDefault="000313E0" w:rsidP="000313E0">
      <w:pPr>
        <w:pStyle w:val="FP"/>
        <w:keepNext/>
        <w:rPr>
          <w:i/>
          <w:iCs/>
          <w:sz w:val="18"/>
          <w:szCs w:val="18"/>
        </w:rPr>
      </w:pPr>
      <w:r w:rsidRPr="005B25A1">
        <w:rPr>
          <w:i/>
          <w:iCs/>
          <w:sz w:val="18"/>
          <w:szCs w:val="18"/>
        </w:rPr>
        <w:t>Paul (Ericsson) replies to Mirko.</w:t>
      </w:r>
    </w:p>
    <w:p w14:paraId="3FFE8A09" w14:textId="77777777" w:rsidR="000313E0" w:rsidRDefault="000313E0" w:rsidP="000313E0">
      <w:pPr>
        <w:pStyle w:val="FP"/>
        <w:keepNext/>
        <w:rPr>
          <w:i/>
          <w:iCs/>
          <w:sz w:val="18"/>
          <w:szCs w:val="18"/>
        </w:rPr>
      </w:pPr>
      <w:r w:rsidRPr="005B25A1">
        <w:rPr>
          <w:i/>
          <w:iCs/>
          <w:sz w:val="18"/>
          <w:szCs w:val="18"/>
        </w:rPr>
        <w:t>Lei(Tencent) provides comments to Mirko (Huawei).</w:t>
      </w:r>
    </w:p>
    <w:p w14:paraId="23024C92" w14:textId="77777777" w:rsidR="000313E0" w:rsidRDefault="000313E0" w:rsidP="000313E0">
      <w:pPr>
        <w:pStyle w:val="FP"/>
        <w:keepNext/>
        <w:rPr>
          <w:i/>
          <w:iCs/>
          <w:sz w:val="18"/>
          <w:szCs w:val="18"/>
        </w:rPr>
      </w:pPr>
      <w:r w:rsidRPr="005B25A1">
        <w:rPr>
          <w:i/>
          <w:iCs/>
          <w:sz w:val="18"/>
          <w:szCs w:val="18"/>
        </w:rPr>
        <w:t>Chunshan (CATT) provides r02.</w:t>
      </w:r>
    </w:p>
    <w:p w14:paraId="2A403397" w14:textId="77777777" w:rsidR="000313E0" w:rsidRDefault="000313E0" w:rsidP="000313E0">
      <w:pPr>
        <w:pStyle w:val="FP"/>
        <w:keepNext/>
        <w:rPr>
          <w:i/>
          <w:iCs/>
          <w:sz w:val="18"/>
          <w:szCs w:val="18"/>
        </w:rPr>
      </w:pPr>
      <w:r w:rsidRPr="005B25A1">
        <w:rPr>
          <w:i/>
          <w:iCs/>
          <w:sz w:val="18"/>
          <w:szCs w:val="18"/>
        </w:rPr>
        <w:t>Haley (Lenovo) replies and provides r01.</w:t>
      </w:r>
    </w:p>
    <w:p w14:paraId="7C07E452" w14:textId="77777777" w:rsidR="000313E0" w:rsidRDefault="000313E0" w:rsidP="000313E0">
      <w:pPr>
        <w:pStyle w:val="FP"/>
        <w:keepNext/>
        <w:rPr>
          <w:i/>
          <w:iCs/>
          <w:sz w:val="18"/>
          <w:szCs w:val="18"/>
        </w:rPr>
      </w:pPr>
      <w:r w:rsidRPr="005B25A1">
        <w:rPr>
          <w:i/>
          <w:iCs/>
          <w:sz w:val="18"/>
          <w:szCs w:val="18"/>
        </w:rPr>
        <w:t>Lei(Tencent) provides comments and ask people's view about way forward in this meeting.</w:t>
      </w:r>
    </w:p>
    <w:p w14:paraId="55CF0E08" w14:textId="77777777" w:rsidR="000313E0" w:rsidRDefault="000313E0" w:rsidP="000313E0">
      <w:pPr>
        <w:pStyle w:val="FP"/>
        <w:keepNext/>
        <w:rPr>
          <w:i/>
          <w:iCs/>
          <w:sz w:val="18"/>
          <w:szCs w:val="18"/>
        </w:rPr>
      </w:pPr>
      <w:r w:rsidRPr="005B25A1">
        <w:rPr>
          <w:i/>
          <w:iCs/>
          <w:sz w:val="18"/>
          <w:szCs w:val="18"/>
        </w:rPr>
        <w:t>Mirko (Huawei) provides r03.</w:t>
      </w:r>
    </w:p>
    <w:p w14:paraId="035A26A5" w14:textId="77777777" w:rsidR="000313E0" w:rsidRDefault="000313E0" w:rsidP="000313E0">
      <w:pPr>
        <w:pStyle w:val="FP"/>
        <w:keepNext/>
        <w:rPr>
          <w:i/>
          <w:iCs/>
          <w:sz w:val="18"/>
          <w:szCs w:val="18"/>
        </w:rPr>
      </w:pPr>
      <w:r w:rsidRPr="005B25A1">
        <w:rPr>
          <w:i/>
          <w:iCs/>
          <w:sz w:val="18"/>
          <w:szCs w:val="18"/>
        </w:rPr>
        <w:t>Paul (Ericsson) provides r04.</w:t>
      </w:r>
    </w:p>
    <w:p w14:paraId="34894456" w14:textId="77777777" w:rsidR="000313E0" w:rsidRDefault="000313E0" w:rsidP="000313E0">
      <w:pPr>
        <w:pStyle w:val="FP"/>
        <w:keepNext/>
        <w:rPr>
          <w:i/>
          <w:iCs/>
          <w:sz w:val="18"/>
          <w:szCs w:val="18"/>
        </w:rPr>
      </w:pPr>
      <w:r w:rsidRPr="005B25A1">
        <w:rPr>
          <w:i/>
          <w:iCs/>
          <w:sz w:val="18"/>
          <w:szCs w:val="18"/>
        </w:rPr>
        <w:t>Georgios (Nokia) is OK and supports r04.</w:t>
      </w:r>
    </w:p>
    <w:p w14:paraId="110F5A28" w14:textId="77777777" w:rsidR="000313E0" w:rsidRDefault="000313E0" w:rsidP="000313E0">
      <w:pPr>
        <w:pStyle w:val="FP"/>
        <w:keepNext/>
        <w:rPr>
          <w:i/>
          <w:iCs/>
          <w:sz w:val="18"/>
          <w:szCs w:val="18"/>
        </w:rPr>
      </w:pPr>
      <w:r w:rsidRPr="005B25A1">
        <w:rPr>
          <w:i/>
          <w:iCs/>
          <w:sz w:val="18"/>
          <w:szCs w:val="18"/>
        </w:rPr>
        <w:t>Haley(Lenovo) replies.</w:t>
      </w:r>
    </w:p>
    <w:p w14:paraId="15026BE1" w14:textId="77777777" w:rsidR="000313E0" w:rsidRDefault="000313E0" w:rsidP="000313E0">
      <w:pPr>
        <w:pStyle w:val="FP"/>
        <w:keepNext/>
        <w:rPr>
          <w:i/>
          <w:iCs/>
          <w:sz w:val="18"/>
          <w:szCs w:val="18"/>
        </w:rPr>
      </w:pPr>
      <w:r w:rsidRPr="005B25A1">
        <w:rPr>
          <w:i/>
          <w:iCs/>
          <w:sz w:val="18"/>
          <w:szCs w:val="18"/>
        </w:rPr>
        <w:t>Chunshan(CATT) provides r04.</w:t>
      </w:r>
    </w:p>
    <w:p w14:paraId="18F144D2" w14:textId="77777777" w:rsidR="000313E0" w:rsidRDefault="000313E0" w:rsidP="000313E0">
      <w:pPr>
        <w:pStyle w:val="FP"/>
        <w:keepNext/>
        <w:rPr>
          <w:i/>
          <w:iCs/>
          <w:sz w:val="18"/>
          <w:szCs w:val="18"/>
        </w:rPr>
      </w:pPr>
      <w:r w:rsidRPr="005B25A1">
        <w:rPr>
          <w:i/>
          <w:iCs/>
          <w:sz w:val="18"/>
          <w:szCs w:val="18"/>
        </w:rPr>
        <w:t>Haley(Lenovo) provides r06.</w:t>
      </w:r>
    </w:p>
    <w:p w14:paraId="7AE9FAF6" w14:textId="77777777" w:rsidR="000313E0" w:rsidRDefault="000313E0" w:rsidP="000313E0">
      <w:pPr>
        <w:pStyle w:val="FP"/>
        <w:keepNext/>
        <w:rPr>
          <w:i/>
          <w:iCs/>
          <w:sz w:val="18"/>
          <w:szCs w:val="18"/>
        </w:rPr>
      </w:pPr>
      <w:r w:rsidRPr="005B25A1">
        <w:rPr>
          <w:i/>
          <w:iCs/>
          <w:sz w:val="18"/>
          <w:szCs w:val="18"/>
        </w:rPr>
        <w:t>Haley(Lenovo) provides r07 based on r05 and r06.</w:t>
      </w:r>
    </w:p>
    <w:p w14:paraId="7D4DA4ED" w14:textId="77777777" w:rsidR="000313E0" w:rsidRDefault="000313E0" w:rsidP="000313E0">
      <w:pPr>
        <w:pStyle w:val="FP"/>
        <w:keepNext/>
        <w:rPr>
          <w:i/>
          <w:iCs/>
          <w:sz w:val="18"/>
          <w:szCs w:val="18"/>
        </w:rPr>
      </w:pPr>
      <w:r w:rsidRPr="005B25A1">
        <w:rPr>
          <w:i/>
          <w:iCs/>
          <w:sz w:val="18"/>
          <w:szCs w:val="18"/>
        </w:rPr>
        <w:t>==== General Revisions Deadline ====.</w:t>
      </w:r>
    </w:p>
    <w:p w14:paraId="26BD1827" w14:textId="77777777" w:rsidR="000313E0" w:rsidRDefault="000313E0" w:rsidP="000313E0">
      <w:pPr>
        <w:pStyle w:val="FP"/>
        <w:keepNext/>
        <w:rPr>
          <w:i/>
          <w:iCs/>
          <w:sz w:val="18"/>
          <w:szCs w:val="18"/>
        </w:rPr>
      </w:pPr>
      <w:r w:rsidRPr="005B25A1">
        <w:rPr>
          <w:i/>
          <w:iCs/>
          <w:sz w:val="18"/>
          <w:szCs w:val="18"/>
        </w:rPr>
        <w:t>Sudeep (Apple) supports r07 and provides an additional suggestion to remove (70-99 decimal).</w:t>
      </w:r>
    </w:p>
    <w:p w14:paraId="3F5453FA" w14:textId="77777777" w:rsidR="000313E0" w:rsidRDefault="000313E0" w:rsidP="000313E0">
      <w:pPr>
        <w:pStyle w:val="FP"/>
        <w:keepNext/>
        <w:rPr>
          <w:i/>
          <w:iCs/>
          <w:sz w:val="18"/>
          <w:szCs w:val="18"/>
        </w:rPr>
      </w:pPr>
      <w:r w:rsidRPr="005B25A1">
        <w:rPr>
          <w:i/>
          <w:iCs/>
          <w:sz w:val="18"/>
          <w:szCs w:val="18"/>
        </w:rPr>
        <w:t>Paul (Ericsson) we prefer r01, we can accept r00, r02, r04, r05, r06 and object to r03 and r07.</w:t>
      </w:r>
    </w:p>
    <w:p w14:paraId="2126866C" w14:textId="77777777" w:rsidR="000313E0" w:rsidRDefault="000313E0" w:rsidP="000313E0">
      <w:pPr>
        <w:pStyle w:val="FP"/>
        <w:keepNext/>
        <w:rPr>
          <w:i/>
          <w:iCs/>
          <w:sz w:val="18"/>
          <w:szCs w:val="18"/>
        </w:rPr>
      </w:pPr>
      <w:r w:rsidRPr="005B25A1">
        <w:rPr>
          <w:i/>
          <w:iCs/>
          <w:sz w:val="18"/>
          <w:szCs w:val="18"/>
        </w:rPr>
        <w:t>Lei(Tencent) comments that there is very little difference between r06 and r07 thus it unclear why ok with r06 but object 07.</w:t>
      </w:r>
    </w:p>
    <w:p w14:paraId="5DFFA696" w14:textId="77777777" w:rsidR="000313E0" w:rsidRDefault="000313E0" w:rsidP="000313E0">
      <w:pPr>
        <w:pStyle w:val="FP"/>
        <w:keepNext/>
        <w:rPr>
          <w:i/>
          <w:iCs/>
          <w:sz w:val="18"/>
          <w:szCs w:val="18"/>
        </w:rPr>
      </w:pPr>
      <w:r w:rsidRPr="005B25A1">
        <w:rPr>
          <w:i/>
          <w:iCs/>
          <w:sz w:val="18"/>
          <w:szCs w:val="18"/>
        </w:rPr>
        <w:t>Jinhua (Xiaomi) provides comments, and OK with r07/update by Sudeep.</w:t>
      </w:r>
    </w:p>
    <w:p w14:paraId="33A6C207" w14:textId="77777777" w:rsidR="000313E0" w:rsidRDefault="000313E0" w:rsidP="000313E0">
      <w:pPr>
        <w:pStyle w:val="FP"/>
        <w:keepNext/>
        <w:rPr>
          <w:i/>
          <w:iCs/>
          <w:sz w:val="18"/>
          <w:szCs w:val="18"/>
        </w:rPr>
      </w:pPr>
      <w:r w:rsidRPr="005B25A1">
        <w:rPr>
          <w:i/>
          <w:iCs/>
          <w:sz w:val="18"/>
          <w:szCs w:val="18"/>
        </w:rPr>
        <w:t>Mirko (Huawei) suggests a way forward.</w:t>
      </w:r>
    </w:p>
    <w:p w14:paraId="1F6E51D9" w14:textId="77777777" w:rsidR="000313E0" w:rsidRDefault="000313E0" w:rsidP="000313E0">
      <w:pPr>
        <w:pStyle w:val="FP"/>
        <w:keepNext/>
        <w:rPr>
          <w:i/>
          <w:iCs/>
          <w:sz w:val="18"/>
          <w:szCs w:val="18"/>
        </w:rPr>
      </w:pPr>
      <w:r w:rsidRPr="005B25A1">
        <w:rPr>
          <w:i/>
          <w:iCs/>
          <w:sz w:val="18"/>
          <w:szCs w:val="18"/>
        </w:rPr>
        <w:t>Haley (Lenovo) replies to Jinhua.</w:t>
      </w:r>
    </w:p>
    <w:p w14:paraId="6646BA5C" w14:textId="77777777" w:rsidR="000313E0" w:rsidRDefault="000313E0" w:rsidP="000313E0">
      <w:pPr>
        <w:pStyle w:val="FP"/>
        <w:keepNext/>
        <w:rPr>
          <w:i/>
          <w:iCs/>
          <w:sz w:val="18"/>
          <w:szCs w:val="18"/>
        </w:rPr>
      </w:pPr>
      <w:r w:rsidRPr="005B25A1">
        <w:rPr>
          <w:i/>
          <w:iCs/>
          <w:sz w:val="18"/>
          <w:szCs w:val="18"/>
        </w:rPr>
        <w:t>Haley(Lenovo) explains that r07 is a combination of r05 and r06 and asks Paul why to object r07 but accept r05 and r06.</w:t>
      </w:r>
    </w:p>
    <w:p w14:paraId="42685508" w14:textId="77777777" w:rsidR="000313E0" w:rsidRDefault="000313E0" w:rsidP="000313E0">
      <w:pPr>
        <w:pStyle w:val="FP"/>
        <w:keepNext/>
        <w:rPr>
          <w:i/>
          <w:iCs/>
          <w:sz w:val="18"/>
          <w:szCs w:val="18"/>
        </w:rPr>
      </w:pPr>
      <w:r w:rsidRPr="005B25A1">
        <w:rPr>
          <w:i/>
          <w:iCs/>
          <w:sz w:val="18"/>
          <w:szCs w:val="18"/>
        </w:rPr>
        <w:t>Paul (Ericsson) replies to Mirko and Haley.</w:t>
      </w:r>
    </w:p>
    <w:p w14:paraId="3792E62E" w14:textId="77777777" w:rsidR="000313E0" w:rsidRDefault="000313E0" w:rsidP="000313E0">
      <w:pPr>
        <w:pStyle w:val="FP"/>
        <w:keepNext/>
        <w:rPr>
          <w:i/>
          <w:iCs/>
          <w:sz w:val="18"/>
          <w:szCs w:val="18"/>
        </w:rPr>
      </w:pPr>
      <w:r w:rsidRPr="005B25A1">
        <w:rPr>
          <w:i/>
          <w:iCs/>
          <w:sz w:val="18"/>
          <w:szCs w:val="18"/>
        </w:rPr>
        <w:t>Mirko (Huawei) replies to the Paul's comment.</w:t>
      </w:r>
    </w:p>
    <w:p w14:paraId="19953720" w14:textId="77777777" w:rsidR="000313E0" w:rsidRDefault="000313E0" w:rsidP="000313E0">
      <w:pPr>
        <w:pStyle w:val="FP"/>
        <w:keepNext/>
        <w:rPr>
          <w:i/>
          <w:iCs/>
          <w:sz w:val="18"/>
          <w:szCs w:val="18"/>
        </w:rPr>
      </w:pPr>
      <w:r w:rsidRPr="005B25A1">
        <w:rPr>
          <w:i/>
          <w:iCs/>
          <w:sz w:val="18"/>
          <w:szCs w:val="18"/>
        </w:rPr>
        <w:t>Paul (Ericsson) We agree to R06 plus 'remove (70-99 decimal).</w:t>
      </w:r>
    </w:p>
    <w:p w14:paraId="0C7073E3" w14:textId="77777777" w:rsidR="000313E0" w:rsidRDefault="000313E0" w:rsidP="000313E0">
      <w:pPr>
        <w:pStyle w:val="FP"/>
        <w:keepNext/>
        <w:rPr>
          <w:i/>
          <w:iCs/>
          <w:sz w:val="18"/>
          <w:szCs w:val="18"/>
        </w:rPr>
      </w:pPr>
      <w:r w:rsidRPr="005B25A1">
        <w:rPr>
          <w:i/>
          <w:iCs/>
          <w:sz w:val="18"/>
          <w:szCs w:val="18"/>
        </w:rPr>
        <w:t>But we do not agree to add the EN saying 'Whether the ETI=False is used in the PCC rule for the non-expedited media flow is FFS.'.</w:t>
      </w:r>
    </w:p>
    <w:p w14:paraId="511A73DA" w14:textId="77777777" w:rsidR="000313E0" w:rsidRDefault="000313E0" w:rsidP="000313E0">
      <w:pPr>
        <w:pStyle w:val="FP"/>
        <w:keepNext/>
        <w:rPr>
          <w:i/>
          <w:iCs/>
          <w:sz w:val="18"/>
          <w:szCs w:val="18"/>
        </w:rPr>
      </w:pPr>
      <w:r w:rsidRPr="005B25A1">
        <w:rPr>
          <w:i/>
          <w:iCs/>
          <w:sz w:val="18"/>
          <w:szCs w:val="18"/>
        </w:rPr>
        <w:t>Haley (Lenovo) replies to Mirko.</w:t>
      </w:r>
    </w:p>
    <w:p w14:paraId="7EDB485C" w14:textId="77777777" w:rsidR="000313E0" w:rsidRDefault="000313E0" w:rsidP="000313E0">
      <w:pPr>
        <w:pStyle w:val="FP"/>
        <w:keepNext/>
        <w:rPr>
          <w:i/>
          <w:iCs/>
          <w:sz w:val="18"/>
          <w:szCs w:val="18"/>
        </w:rPr>
      </w:pPr>
      <w:r w:rsidRPr="005B25A1">
        <w:rPr>
          <w:i/>
          <w:iCs/>
          <w:sz w:val="18"/>
          <w:szCs w:val="18"/>
        </w:rPr>
        <w:t>Georgios (Nokia) is OK with r06 + remove (70-99 decimal).</w:t>
      </w:r>
    </w:p>
    <w:p w14:paraId="3D73ED47" w14:textId="77777777" w:rsidR="000313E0" w:rsidRDefault="000313E0" w:rsidP="000313E0">
      <w:pPr>
        <w:pStyle w:val="FP"/>
        <w:keepNext/>
        <w:rPr>
          <w:i/>
          <w:iCs/>
          <w:sz w:val="18"/>
          <w:szCs w:val="18"/>
        </w:rPr>
      </w:pPr>
      <w:r w:rsidRPr="005B25A1">
        <w:rPr>
          <w:i/>
          <w:iCs/>
          <w:sz w:val="18"/>
          <w:szCs w:val="18"/>
        </w:rPr>
        <w:t>Chunshan (CATT) supports r05, r07 and plus 'remove (70-99 decimal)' , and objects r04,r06.</w:t>
      </w:r>
    </w:p>
    <w:p w14:paraId="2362A060" w14:textId="77777777" w:rsidR="000313E0" w:rsidRDefault="000313E0" w:rsidP="000313E0">
      <w:pPr>
        <w:pStyle w:val="FP"/>
        <w:keepNext/>
        <w:rPr>
          <w:i/>
          <w:iCs/>
          <w:sz w:val="18"/>
          <w:szCs w:val="18"/>
        </w:rPr>
      </w:pPr>
      <w:r w:rsidRPr="005B25A1">
        <w:rPr>
          <w:i/>
          <w:iCs/>
          <w:sz w:val="18"/>
          <w:szCs w:val="18"/>
        </w:rPr>
        <w:t>Lei (Tencent) think as no objection to r05, so let's go with r05 plus 'remove (70-99 decimal)' , hope this is ok to all.</w:t>
      </w:r>
    </w:p>
    <w:p w14:paraId="19AF45B7" w14:textId="77777777" w:rsidR="000313E0" w:rsidRDefault="000313E0" w:rsidP="000313E0">
      <w:pPr>
        <w:pStyle w:val="FP"/>
        <w:keepNext/>
        <w:rPr>
          <w:i/>
          <w:iCs/>
          <w:sz w:val="18"/>
          <w:szCs w:val="18"/>
        </w:rPr>
      </w:pPr>
      <w:r w:rsidRPr="005B25A1">
        <w:rPr>
          <w:i/>
          <w:iCs/>
          <w:sz w:val="18"/>
          <w:szCs w:val="18"/>
        </w:rPr>
        <w:t>Mirko (Huawei) replies to the Paul's comment. We are ok with r06 + remove (70-99 decimal) + an editor's note 'Whether the ETI=False is used in the PCC rule for the non-expedited media flow is FFS.'.</w:t>
      </w:r>
    </w:p>
    <w:p w14:paraId="741231DA" w14:textId="77777777" w:rsidR="000313E0" w:rsidRDefault="000313E0" w:rsidP="000313E0">
      <w:pPr>
        <w:pStyle w:val="FP"/>
        <w:keepNext/>
        <w:rPr>
          <w:i/>
          <w:iCs/>
          <w:sz w:val="18"/>
          <w:szCs w:val="18"/>
        </w:rPr>
      </w:pPr>
      <w:r w:rsidRPr="005B25A1">
        <w:rPr>
          <w:i/>
          <w:iCs/>
          <w:sz w:val="18"/>
          <w:szCs w:val="18"/>
        </w:rPr>
        <w:t>Haley (Lenovo) is ok to go with r05 plus 'remove (70-99 decimal)' trying to make progress.</w:t>
      </w:r>
    </w:p>
    <w:p w14:paraId="790F771F" w14:textId="77777777" w:rsidR="000313E0" w:rsidRDefault="000313E0" w:rsidP="000313E0">
      <w:pPr>
        <w:pStyle w:val="FP"/>
        <w:keepNext/>
        <w:rPr>
          <w:i/>
          <w:iCs/>
          <w:sz w:val="18"/>
          <w:szCs w:val="18"/>
        </w:rPr>
      </w:pPr>
      <w:r w:rsidRPr="005B25A1">
        <w:rPr>
          <w:i/>
          <w:iCs/>
          <w:sz w:val="18"/>
          <w:szCs w:val="18"/>
        </w:rPr>
        <w:t>Georgios (Nokia) is also OK to go with r05 + remove (70-99 decimal).</w:t>
      </w:r>
    </w:p>
    <w:p w14:paraId="6159D513" w14:textId="77777777" w:rsidR="000313E0" w:rsidRDefault="000313E0" w:rsidP="000313E0">
      <w:pPr>
        <w:pStyle w:val="FP"/>
        <w:keepNext/>
        <w:rPr>
          <w:i/>
          <w:iCs/>
          <w:sz w:val="18"/>
          <w:szCs w:val="18"/>
        </w:rPr>
      </w:pPr>
      <w:r w:rsidRPr="005B25A1">
        <w:rPr>
          <w:i/>
          <w:iCs/>
          <w:sz w:val="18"/>
          <w:szCs w:val="18"/>
        </w:rPr>
        <w:t>Haley(Lenovo) suggests to go with r05 plus removal of removal 70-99(decimal)+EN if no objection to EN. otherwise, go with r05+removal 70-99(decimal).</w:t>
      </w:r>
    </w:p>
    <w:p w14:paraId="4E501AA2" w14:textId="77777777" w:rsidR="000313E0" w:rsidRDefault="000313E0" w:rsidP="000313E0">
      <w:pPr>
        <w:pStyle w:val="FP"/>
        <w:keepNext/>
        <w:rPr>
          <w:i/>
          <w:iCs/>
          <w:sz w:val="18"/>
          <w:szCs w:val="18"/>
        </w:rPr>
      </w:pPr>
      <w:r w:rsidRPr="005B25A1">
        <w:rPr>
          <w:i/>
          <w:iCs/>
          <w:sz w:val="18"/>
          <w:szCs w:val="18"/>
        </w:rPr>
        <w:t>Georgios (Nokia) objects to the EN. Can go with r05 or r06 and removal of 70-99 decimal.</w:t>
      </w:r>
    </w:p>
    <w:p w14:paraId="721AA5CB" w14:textId="77777777" w:rsidR="000313E0" w:rsidRDefault="000313E0" w:rsidP="000313E0">
      <w:pPr>
        <w:pStyle w:val="FP"/>
        <w:keepNext/>
        <w:rPr>
          <w:i/>
          <w:iCs/>
          <w:sz w:val="18"/>
          <w:szCs w:val="18"/>
        </w:rPr>
      </w:pPr>
      <w:r w:rsidRPr="005B25A1">
        <w:rPr>
          <w:i/>
          <w:iCs/>
          <w:sz w:val="18"/>
          <w:szCs w:val="18"/>
        </w:rPr>
        <w:t>==== Comments Deadline ====.</w:t>
      </w:r>
    </w:p>
    <w:p w14:paraId="03576100" w14:textId="77777777" w:rsidR="000313E0" w:rsidRPr="005B25A1" w:rsidRDefault="000313E0" w:rsidP="000313E0">
      <w:pPr>
        <w:pStyle w:val="FP"/>
        <w:keepNext/>
        <w:rPr>
          <w:i/>
          <w:iCs/>
          <w:sz w:val="18"/>
          <w:szCs w:val="18"/>
        </w:rPr>
      </w:pPr>
    </w:p>
    <w:p w14:paraId="1E149C51" w14:textId="77777777" w:rsidR="00D747F2" w:rsidRPr="005B25A1" w:rsidRDefault="00D747F2" w:rsidP="00D747F2">
      <w:pPr>
        <w:keepNext/>
        <w:keepLines/>
        <w:rPr>
          <w:b/>
          <w:bCs/>
        </w:rPr>
      </w:pPr>
      <w:r>
        <w:rPr>
          <w:b/>
          <w:bCs/>
        </w:rPr>
        <w:t>Session comment</w:t>
      </w:r>
      <w:r w:rsidRPr="005B25A1">
        <w:rPr>
          <w:b/>
          <w:bCs/>
        </w:rPr>
        <w:t>:</w:t>
      </w:r>
    </w:p>
    <w:p w14:paraId="503624A2" w14:textId="77777777" w:rsidR="000313E0" w:rsidRPr="005B25A1" w:rsidRDefault="000313E0" w:rsidP="000313E0">
      <w:pPr>
        <w:keepNext/>
        <w:keepLines/>
      </w:pPr>
      <w:r w:rsidRPr="005B25A1">
        <w:t>Agree r05 with the removal of '(70-99) decimal'?</w:t>
      </w:r>
    </w:p>
    <w:p w14:paraId="73479328" w14:textId="77777777" w:rsidR="00D747F2" w:rsidRPr="005B25A1" w:rsidRDefault="00D747F2" w:rsidP="00D747F2">
      <w:pPr>
        <w:keepNext/>
        <w:keepLines/>
        <w:rPr>
          <w:b/>
          <w:bCs/>
        </w:rPr>
      </w:pPr>
      <w:r>
        <w:rPr>
          <w:b/>
          <w:bCs/>
        </w:rPr>
        <w:t>CC#4</w:t>
      </w:r>
      <w:r w:rsidRPr="005B25A1">
        <w:rPr>
          <w:b/>
          <w:bCs/>
        </w:rPr>
        <w:t xml:space="preserve"> Discussion:</w:t>
      </w:r>
    </w:p>
    <w:p w14:paraId="05E67F7A" w14:textId="78DCB007" w:rsidR="000313E0" w:rsidRPr="005B25A1" w:rsidRDefault="000313E0" w:rsidP="000313E0">
      <w:pPr>
        <w:keepNext/>
        <w:keepLines/>
      </w:pPr>
      <w:r>
        <w:t xml:space="preserve">r05 with the proposed changes was agreed and was revised to </w:t>
      </w:r>
      <w:r w:rsidRPr="00CE3EC0">
        <w:rPr>
          <w:color w:val="0000FF"/>
        </w:rPr>
        <w:t>S2-2</w:t>
      </w:r>
      <w:r>
        <w:rPr>
          <w:color w:val="0000FF"/>
        </w:rPr>
        <w:t>501353</w:t>
      </w:r>
      <w:r>
        <w:t>.</w:t>
      </w:r>
    </w:p>
    <w:p w14:paraId="76B51880" w14:textId="77777777" w:rsidR="000313E0" w:rsidRPr="00825378" w:rsidRDefault="000313E0" w:rsidP="000313E0">
      <w:pPr>
        <w:keepNext/>
        <w:keepLines/>
      </w:pPr>
      <w:r>
        <w:t xml:space="preserve">This was </w:t>
      </w:r>
      <w:r w:rsidRPr="00C3284B">
        <w:rPr>
          <w:color w:val="FF0000"/>
          <w:lang w:eastAsia="en-US"/>
        </w:rPr>
        <w:t>approved</w:t>
      </w:r>
      <w:r>
        <w:t>.</w:t>
      </w:r>
    </w:p>
    <w:p w14:paraId="1C79D4A6" w14:textId="77777777" w:rsidR="000313E0" w:rsidRPr="00EB0339" w:rsidRDefault="000313E0" w:rsidP="000313E0">
      <w:r w:rsidRPr="005B25A1">
        <w:rPr>
          <w:b/>
          <w:bCs/>
        </w:rPr>
        <w:t>Status:</w:t>
      </w:r>
      <w:r>
        <w:t xml:space="preserve"> </w:t>
      </w:r>
      <w:r w:rsidRPr="00C3284B">
        <w:rPr>
          <w:color w:val="FF0000"/>
          <w:lang w:eastAsia="en-US"/>
        </w:rPr>
        <w:t>Approved</w:t>
      </w:r>
      <w:r>
        <w:t>.</w:t>
      </w:r>
    </w:p>
    <w:p w14:paraId="2C521F3B" w14:textId="77777777" w:rsidR="00032671" w:rsidRDefault="00032671" w:rsidP="00032671"/>
    <w:p w14:paraId="79E16A11" w14:textId="77777777" w:rsidR="00032671" w:rsidRDefault="00032671" w:rsidP="00357EC1">
      <w:pPr>
        <w:pStyle w:val="Heading1"/>
      </w:pPr>
      <w:proofErr w:type="spellStart"/>
      <w:r>
        <w:t>AoB</w:t>
      </w:r>
      <w:proofErr w:type="spellEnd"/>
    </w:p>
    <w:p w14:paraId="31D185D9" w14:textId="77777777" w:rsidR="00032671" w:rsidRDefault="00032671" w:rsidP="00032671">
      <w:r>
        <w:t>Document upload deadline: 1700 UTC today</w:t>
      </w:r>
    </w:p>
    <w:p w14:paraId="4E08A448" w14:textId="77777777" w:rsidR="00032671" w:rsidRDefault="00032671" w:rsidP="00032671">
      <w:r>
        <w:t>Documents approved during CC#4 have until Monday 1700 UTC</w:t>
      </w:r>
    </w:p>
    <w:p w14:paraId="28A38CCD" w14:textId="77777777" w:rsidR="00C15465" w:rsidRPr="00AC1A5B" w:rsidRDefault="00C15465" w:rsidP="00984CE0">
      <w:pPr>
        <w:rPr>
          <w:lang w:eastAsia="en-US"/>
        </w:rPr>
      </w:pPr>
    </w:p>
    <w:p w14:paraId="164C7DDE" w14:textId="43CB8100" w:rsidR="00AC1A5B" w:rsidRDefault="000630D6"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1C42E642" w14:textId="101C386B" w:rsidR="00B21ED8" w:rsidRPr="00B21ED8" w:rsidRDefault="00B21ED8" w:rsidP="00AC1A5B"/>
    <w:p w14:paraId="664843CF" w14:textId="5ABE75C8" w:rsidR="007E1A46" w:rsidRDefault="000840CD" w:rsidP="000840CD">
      <w:pPr>
        <w:pStyle w:val="Heading1"/>
        <w:rPr>
          <w:color w:val="0000FF"/>
        </w:rPr>
      </w:pPr>
      <w:r w:rsidRPr="0048558F">
        <w:rPr>
          <w:color w:val="0000FF"/>
        </w:rPr>
        <w:t>Closed:</w:t>
      </w:r>
      <w:r w:rsidR="002B0C6B">
        <w:rPr>
          <w:color w:val="0000FF"/>
        </w:rPr>
        <w:t xml:space="preserve"> </w:t>
      </w:r>
      <w:r w:rsidR="00AB5764">
        <w:rPr>
          <w:color w:val="0000FF"/>
        </w:rPr>
        <w:t>2</w:t>
      </w:r>
      <w:r w:rsidR="007C3FFB">
        <w:rPr>
          <w:color w:val="0000FF"/>
        </w:rPr>
        <w:t>3</w:t>
      </w:r>
      <w:r w:rsidR="009908F5">
        <w:rPr>
          <w:color w:val="0000FF"/>
        </w:rPr>
        <w:t xml:space="preserve"> January 202</w:t>
      </w:r>
      <w:r w:rsidR="00D61DDA">
        <w:rPr>
          <w:color w:val="0000FF"/>
        </w:rPr>
        <w:t>5</w:t>
      </w:r>
      <w:r w:rsidRPr="0048558F">
        <w:rPr>
          <w:color w:val="0000FF"/>
        </w:rPr>
        <w:t xml:space="preserve">, </w:t>
      </w:r>
      <w:r w:rsidR="00C008B3" w:rsidRPr="008A56BE">
        <w:rPr>
          <w:color w:val="0000FF"/>
        </w:rPr>
        <w:t>1</w:t>
      </w:r>
      <w:r w:rsidR="000313E0">
        <w:rPr>
          <w:color w:val="0000FF"/>
        </w:rPr>
        <w:t>6</w:t>
      </w:r>
      <w:r w:rsidR="00D61DDA" w:rsidRPr="008A56BE">
        <w:rPr>
          <w:color w:val="0000FF"/>
        </w:rPr>
        <w:t>:</w:t>
      </w:r>
      <w:r w:rsidR="000605BE">
        <w:rPr>
          <w:color w:val="0000FF"/>
        </w:rPr>
        <w:t>04</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87D9" w14:textId="77777777" w:rsidR="00D13659" w:rsidRDefault="00D13659" w:rsidP="0085007B">
      <w:pPr>
        <w:spacing w:after="0"/>
      </w:pPr>
      <w:r>
        <w:separator/>
      </w:r>
    </w:p>
  </w:endnote>
  <w:endnote w:type="continuationSeparator" w:id="0">
    <w:p w14:paraId="4465DB1A" w14:textId="77777777" w:rsidR="00D13659" w:rsidRDefault="00D1365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50EA7" w14:textId="77777777" w:rsidR="00D13659" w:rsidRDefault="00D13659" w:rsidP="0085007B">
      <w:pPr>
        <w:spacing w:after="0"/>
      </w:pPr>
      <w:r>
        <w:separator/>
      </w:r>
    </w:p>
  </w:footnote>
  <w:footnote w:type="continuationSeparator" w:id="0">
    <w:p w14:paraId="1FCE220D" w14:textId="77777777" w:rsidR="00D13659" w:rsidRDefault="00D1365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E3703"/>
    <w:multiLevelType w:val="hybridMultilevel"/>
    <w:tmpl w:val="F91679E8"/>
    <w:lvl w:ilvl="0" w:tplc="1ECE293A">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1"/>
  </w:num>
  <w:num w:numId="12" w16cid:durableId="2022269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313E0"/>
    <w:rsid w:val="000319C8"/>
    <w:rsid w:val="00032671"/>
    <w:rsid w:val="00040616"/>
    <w:rsid w:val="00043AEA"/>
    <w:rsid w:val="00043B09"/>
    <w:rsid w:val="00056AB3"/>
    <w:rsid w:val="000573F5"/>
    <w:rsid w:val="000605BE"/>
    <w:rsid w:val="00060909"/>
    <w:rsid w:val="000630D6"/>
    <w:rsid w:val="00076122"/>
    <w:rsid w:val="00080D3D"/>
    <w:rsid w:val="000840CD"/>
    <w:rsid w:val="00087D60"/>
    <w:rsid w:val="0009087A"/>
    <w:rsid w:val="000A0FA1"/>
    <w:rsid w:val="000A2977"/>
    <w:rsid w:val="000B468A"/>
    <w:rsid w:val="000B48ED"/>
    <w:rsid w:val="000D2249"/>
    <w:rsid w:val="000D47A0"/>
    <w:rsid w:val="000D593A"/>
    <w:rsid w:val="000D77DD"/>
    <w:rsid w:val="000E3CA7"/>
    <w:rsid w:val="000E531B"/>
    <w:rsid w:val="000E61A2"/>
    <w:rsid w:val="000E69A8"/>
    <w:rsid w:val="000F3DA2"/>
    <w:rsid w:val="000F72A0"/>
    <w:rsid w:val="001039B4"/>
    <w:rsid w:val="00107046"/>
    <w:rsid w:val="00113EBD"/>
    <w:rsid w:val="00115C27"/>
    <w:rsid w:val="00122AC9"/>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C4D19"/>
    <w:rsid w:val="001D1549"/>
    <w:rsid w:val="001D1BE8"/>
    <w:rsid w:val="001D46DB"/>
    <w:rsid w:val="001D54BB"/>
    <w:rsid w:val="001D6904"/>
    <w:rsid w:val="001E072B"/>
    <w:rsid w:val="001E08FA"/>
    <w:rsid w:val="001E16D3"/>
    <w:rsid w:val="001E411C"/>
    <w:rsid w:val="001E63CC"/>
    <w:rsid w:val="001E6735"/>
    <w:rsid w:val="001E6772"/>
    <w:rsid w:val="001F3BCE"/>
    <w:rsid w:val="001F5CE1"/>
    <w:rsid w:val="001F7D51"/>
    <w:rsid w:val="002000F0"/>
    <w:rsid w:val="00200CF5"/>
    <w:rsid w:val="00201F6A"/>
    <w:rsid w:val="0021794E"/>
    <w:rsid w:val="0021798A"/>
    <w:rsid w:val="002268B1"/>
    <w:rsid w:val="002273F1"/>
    <w:rsid w:val="00231B8C"/>
    <w:rsid w:val="00234C2E"/>
    <w:rsid w:val="00235A63"/>
    <w:rsid w:val="0024299C"/>
    <w:rsid w:val="00242F5B"/>
    <w:rsid w:val="00254A52"/>
    <w:rsid w:val="00255896"/>
    <w:rsid w:val="00256BCF"/>
    <w:rsid w:val="002717B4"/>
    <w:rsid w:val="00277E48"/>
    <w:rsid w:val="00280F27"/>
    <w:rsid w:val="002813E9"/>
    <w:rsid w:val="00285723"/>
    <w:rsid w:val="00287993"/>
    <w:rsid w:val="00293253"/>
    <w:rsid w:val="00293408"/>
    <w:rsid w:val="00293D1E"/>
    <w:rsid w:val="00294A4A"/>
    <w:rsid w:val="002A1A18"/>
    <w:rsid w:val="002B0C6B"/>
    <w:rsid w:val="002B5393"/>
    <w:rsid w:val="002C639F"/>
    <w:rsid w:val="002D0073"/>
    <w:rsid w:val="002E148B"/>
    <w:rsid w:val="002E3E99"/>
    <w:rsid w:val="002E442D"/>
    <w:rsid w:val="002E585C"/>
    <w:rsid w:val="002E601F"/>
    <w:rsid w:val="002F1908"/>
    <w:rsid w:val="00300404"/>
    <w:rsid w:val="003004FB"/>
    <w:rsid w:val="003027FF"/>
    <w:rsid w:val="00303A8A"/>
    <w:rsid w:val="003135D5"/>
    <w:rsid w:val="00323C99"/>
    <w:rsid w:val="00323DEC"/>
    <w:rsid w:val="00324F44"/>
    <w:rsid w:val="00330DE8"/>
    <w:rsid w:val="003367EF"/>
    <w:rsid w:val="0034292D"/>
    <w:rsid w:val="003448FC"/>
    <w:rsid w:val="00357EC1"/>
    <w:rsid w:val="003616D4"/>
    <w:rsid w:val="003708A0"/>
    <w:rsid w:val="0037451C"/>
    <w:rsid w:val="0037788D"/>
    <w:rsid w:val="00380505"/>
    <w:rsid w:val="00381B8D"/>
    <w:rsid w:val="0038252D"/>
    <w:rsid w:val="003843AC"/>
    <w:rsid w:val="00385452"/>
    <w:rsid w:val="00391784"/>
    <w:rsid w:val="00394ECE"/>
    <w:rsid w:val="0039639F"/>
    <w:rsid w:val="003A21D0"/>
    <w:rsid w:val="003A2237"/>
    <w:rsid w:val="003A32A9"/>
    <w:rsid w:val="003A3807"/>
    <w:rsid w:val="003A7016"/>
    <w:rsid w:val="003B2077"/>
    <w:rsid w:val="003C31C8"/>
    <w:rsid w:val="003C4D50"/>
    <w:rsid w:val="003D36BF"/>
    <w:rsid w:val="003D4A97"/>
    <w:rsid w:val="003D7DE6"/>
    <w:rsid w:val="003E2DDA"/>
    <w:rsid w:val="003E6EF8"/>
    <w:rsid w:val="003F05A5"/>
    <w:rsid w:val="003F4CD8"/>
    <w:rsid w:val="003F599C"/>
    <w:rsid w:val="003F6EFC"/>
    <w:rsid w:val="00401993"/>
    <w:rsid w:val="004045CA"/>
    <w:rsid w:val="004046DB"/>
    <w:rsid w:val="00404EB2"/>
    <w:rsid w:val="00407DC7"/>
    <w:rsid w:val="00415209"/>
    <w:rsid w:val="00415986"/>
    <w:rsid w:val="0042316D"/>
    <w:rsid w:val="0042471D"/>
    <w:rsid w:val="00431606"/>
    <w:rsid w:val="00431C9C"/>
    <w:rsid w:val="0043254A"/>
    <w:rsid w:val="00441B94"/>
    <w:rsid w:val="0045300A"/>
    <w:rsid w:val="004532C8"/>
    <w:rsid w:val="00453354"/>
    <w:rsid w:val="0045385D"/>
    <w:rsid w:val="004624A6"/>
    <w:rsid w:val="0046266F"/>
    <w:rsid w:val="00464BAF"/>
    <w:rsid w:val="00471729"/>
    <w:rsid w:val="00473C9C"/>
    <w:rsid w:val="00476207"/>
    <w:rsid w:val="004838BD"/>
    <w:rsid w:val="00485280"/>
    <w:rsid w:val="0048558F"/>
    <w:rsid w:val="00487751"/>
    <w:rsid w:val="0049301B"/>
    <w:rsid w:val="004A02E0"/>
    <w:rsid w:val="004A1979"/>
    <w:rsid w:val="004A5F2E"/>
    <w:rsid w:val="004A698B"/>
    <w:rsid w:val="004B3AA1"/>
    <w:rsid w:val="004B47D1"/>
    <w:rsid w:val="004B6886"/>
    <w:rsid w:val="004C26C0"/>
    <w:rsid w:val="004C64B0"/>
    <w:rsid w:val="004D40A1"/>
    <w:rsid w:val="004E218D"/>
    <w:rsid w:val="004F1EC5"/>
    <w:rsid w:val="00500CF4"/>
    <w:rsid w:val="00507DB0"/>
    <w:rsid w:val="0051132B"/>
    <w:rsid w:val="00511745"/>
    <w:rsid w:val="005250AE"/>
    <w:rsid w:val="00545F55"/>
    <w:rsid w:val="00553450"/>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5E99"/>
    <w:rsid w:val="00676894"/>
    <w:rsid w:val="00682336"/>
    <w:rsid w:val="00687D97"/>
    <w:rsid w:val="00691673"/>
    <w:rsid w:val="00692737"/>
    <w:rsid w:val="006A02E9"/>
    <w:rsid w:val="006B25AE"/>
    <w:rsid w:val="006B36E4"/>
    <w:rsid w:val="006C270F"/>
    <w:rsid w:val="006D27FF"/>
    <w:rsid w:val="006D4ADF"/>
    <w:rsid w:val="006D57FC"/>
    <w:rsid w:val="006E0D3B"/>
    <w:rsid w:val="006E3D02"/>
    <w:rsid w:val="006E4321"/>
    <w:rsid w:val="006F65F0"/>
    <w:rsid w:val="00701663"/>
    <w:rsid w:val="00701D24"/>
    <w:rsid w:val="00702D12"/>
    <w:rsid w:val="0070513E"/>
    <w:rsid w:val="00715EE3"/>
    <w:rsid w:val="007167F2"/>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3FFB"/>
    <w:rsid w:val="007C56FF"/>
    <w:rsid w:val="007C786F"/>
    <w:rsid w:val="007E1A46"/>
    <w:rsid w:val="007F0C8C"/>
    <w:rsid w:val="007F1C21"/>
    <w:rsid w:val="007F2E53"/>
    <w:rsid w:val="007F3BA4"/>
    <w:rsid w:val="007F652B"/>
    <w:rsid w:val="00820F19"/>
    <w:rsid w:val="00825378"/>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2297"/>
    <w:rsid w:val="008773EF"/>
    <w:rsid w:val="00880E91"/>
    <w:rsid w:val="008923E1"/>
    <w:rsid w:val="008A0B56"/>
    <w:rsid w:val="008A1A8E"/>
    <w:rsid w:val="008A26F2"/>
    <w:rsid w:val="008A56BE"/>
    <w:rsid w:val="008A7094"/>
    <w:rsid w:val="008B1F1B"/>
    <w:rsid w:val="008B2B74"/>
    <w:rsid w:val="008C486B"/>
    <w:rsid w:val="008D0CE5"/>
    <w:rsid w:val="008D5BF7"/>
    <w:rsid w:val="008D61DB"/>
    <w:rsid w:val="008D6292"/>
    <w:rsid w:val="008E0748"/>
    <w:rsid w:val="008E0922"/>
    <w:rsid w:val="008E25C1"/>
    <w:rsid w:val="008E69CF"/>
    <w:rsid w:val="008F4E67"/>
    <w:rsid w:val="0090014B"/>
    <w:rsid w:val="00900284"/>
    <w:rsid w:val="0090040E"/>
    <w:rsid w:val="0090288D"/>
    <w:rsid w:val="009104D0"/>
    <w:rsid w:val="009241CE"/>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2EB"/>
    <w:rsid w:val="009A57E7"/>
    <w:rsid w:val="009A79C2"/>
    <w:rsid w:val="009C74E8"/>
    <w:rsid w:val="009C7B23"/>
    <w:rsid w:val="009E2A37"/>
    <w:rsid w:val="009E4831"/>
    <w:rsid w:val="009E65A4"/>
    <w:rsid w:val="009F1217"/>
    <w:rsid w:val="009F5192"/>
    <w:rsid w:val="009F73E8"/>
    <w:rsid w:val="00A07D21"/>
    <w:rsid w:val="00A13FEB"/>
    <w:rsid w:val="00A1627C"/>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B5764"/>
    <w:rsid w:val="00AC1A5B"/>
    <w:rsid w:val="00AC41F9"/>
    <w:rsid w:val="00AC5147"/>
    <w:rsid w:val="00AD2D68"/>
    <w:rsid w:val="00AD3DE0"/>
    <w:rsid w:val="00AD6B61"/>
    <w:rsid w:val="00AE5948"/>
    <w:rsid w:val="00AE623E"/>
    <w:rsid w:val="00AF20A1"/>
    <w:rsid w:val="00AF5E48"/>
    <w:rsid w:val="00AF67E5"/>
    <w:rsid w:val="00AF6AF1"/>
    <w:rsid w:val="00B0730E"/>
    <w:rsid w:val="00B118DD"/>
    <w:rsid w:val="00B21ED8"/>
    <w:rsid w:val="00B27BF9"/>
    <w:rsid w:val="00B37A56"/>
    <w:rsid w:val="00B40E79"/>
    <w:rsid w:val="00B46A70"/>
    <w:rsid w:val="00B54ED3"/>
    <w:rsid w:val="00B556C2"/>
    <w:rsid w:val="00B55EB4"/>
    <w:rsid w:val="00B6727B"/>
    <w:rsid w:val="00B80E2D"/>
    <w:rsid w:val="00B85A66"/>
    <w:rsid w:val="00B86B45"/>
    <w:rsid w:val="00B9369A"/>
    <w:rsid w:val="00BA59E2"/>
    <w:rsid w:val="00BB3BB4"/>
    <w:rsid w:val="00BB72D6"/>
    <w:rsid w:val="00BB7441"/>
    <w:rsid w:val="00BC2149"/>
    <w:rsid w:val="00BD07FE"/>
    <w:rsid w:val="00BD21C8"/>
    <w:rsid w:val="00BD32BE"/>
    <w:rsid w:val="00BD5D24"/>
    <w:rsid w:val="00BE050C"/>
    <w:rsid w:val="00BE2363"/>
    <w:rsid w:val="00BE3936"/>
    <w:rsid w:val="00BF4EAC"/>
    <w:rsid w:val="00C00767"/>
    <w:rsid w:val="00C008B3"/>
    <w:rsid w:val="00C0141E"/>
    <w:rsid w:val="00C15465"/>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68F7"/>
    <w:rsid w:val="00CD73EC"/>
    <w:rsid w:val="00CD7931"/>
    <w:rsid w:val="00CE2FA0"/>
    <w:rsid w:val="00CF4065"/>
    <w:rsid w:val="00CF5EBA"/>
    <w:rsid w:val="00D01BB8"/>
    <w:rsid w:val="00D0348F"/>
    <w:rsid w:val="00D07283"/>
    <w:rsid w:val="00D123D2"/>
    <w:rsid w:val="00D13659"/>
    <w:rsid w:val="00D15E7E"/>
    <w:rsid w:val="00D17612"/>
    <w:rsid w:val="00D17929"/>
    <w:rsid w:val="00D20E56"/>
    <w:rsid w:val="00D24CEC"/>
    <w:rsid w:val="00D27B82"/>
    <w:rsid w:val="00D415F2"/>
    <w:rsid w:val="00D44DEB"/>
    <w:rsid w:val="00D44E50"/>
    <w:rsid w:val="00D46910"/>
    <w:rsid w:val="00D54D41"/>
    <w:rsid w:val="00D61690"/>
    <w:rsid w:val="00D61DDA"/>
    <w:rsid w:val="00D630B4"/>
    <w:rsid w:val="00D6568D"/>
    <w:rsid w:val="00D700EE"/>
    <w:rsid w:val="00D747F2"/>
    <w:rsid w:val="00D820C9"/>
    <w:rsid w:val="00D910DF"/>
    <w:rsid w:val="00D93104"/>
    <w:rsid w:val="00D939C7"/>
    <w:rsid w:val="00D965C9"/>
    <w:rsid w:val="00DA099C"/>
    <w:rsid w:val="00DA1575"/>
    <w:rsid w:val="00DA167F"/>
    <w:rsid w:val="00DA7D94"/>
    <w:rsid w:val="00DB2E05"/>
    <w:rsid w:val="00DB58F3"/>
    <w:rsid w:val="00DB63C4"/>
    <w:rsid w:val="00DB672C"/>
    <w:rsid w:val="00DC1FEF"/>
    <w:rsid w:val="00DD0949"/>
    <w:rsid w:val="00DD3ABC"/>
    <w:rsid w:val="00DD4E2B"/>
    <w:rsid w:val="00DE4566"/>
    <w:rsid w:val="00DE6833"/>
    <w:rsid w:val="00DF021C"/>
    <w:rsid w:val="00DF0960"/>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53AB"/>
    <w:rsid w:val="00E87BBD"/>
    <w:rsid w:val="00E91D4D"/>
    <w:rsid w:val="00E95815"/>
    <w:rsid w:val="00E960BA"/>
    <w:rsid w:val="00EA3662"/>
    <w:rsid w:val="00EA3E40"/>
    <w:rsid w:val="00EB312B"/>
    <w:rsid w:val="00EC0701"/>
    <w:rsid w:val="00EC7C77"/>
    <w:rsid w:val="00ED0301"/>
    <w:rsid w:val="00EE4287"/>
    <w:rsid w:val="00EE6CDE"/>
    <w:rsid w:val="00EE7E74"/>
    <w:rsid w:val="00EF6F86"/>
    <w:rsid w:val="00EF7857"/>
    <w:rsid w:val="00F00347"/>
    <w:rsid w:val="00F00835"/>
    <w:rsid w:val="00F0505D"/>
    <w:rsid w:val="00F07677"/>
    <w:rsid w:val="00F204DF"/>
    <w:rsid w:val="00F227F8"/>
    <w:rsid w:val="00F22AEF"/>
    <w:rsid w:val="00F25759"/>
    <w:rsid w:val="00F316CB"/>
    <w:rsid w:val="00F33116"/>
    <w:rsid w:val="00F33AB9"/>
    <w:rsid w:val="00F421ED"/>
    <w:rsid w:val="00F43A67"/>
    <w:rsid w:val="00F45B1D"/>
    <w:rsid w:val="00F50CC5"/>
    <w:rsid w:val="00F53648"/>
    <w:rsid w:val="00F57C08"/>
    <w:rsid w:val="00F60587"/>
    <w:rsid w:val="00F66896"/>
    <w:rsid w:val="00F80CC7"/>
    <w:rsid w:val="00F846CD"/>
    <w:rsid w:val="00F9494B"/>
    <w:rsid w:val="00FB53FE"/>
    <w:rsid w:val="00FC1E72"/>
    <w:rsid w:val="00FC29F3"/>
    <w:rsid w:val="00FC2D3E"/>
    <w:rsid w:val="00FC348C"/>
    <w:rsid w:val="00FC5C03"/>
    <w:rsid w:val="00FD4F6D"/>
    <w:rsid w:val="00FE3B2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35</Pages>
  <Words>13475</Words>
  <Characters>71149</Characters>
  <Application>Microsoft Office Word</Application>
  <DocSecurity>0</DocSecurity>
  <Lines>1976</Lines>
  <Paragraphs>1627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 clean up</cp:lastModifiedBy>
  <cp:revision>2</cp:revision>
  <dcterms:created xsi:type="dcterms:W3CDTF">2025-01-28T09:26:00Z</dcterms:created>
  <dcterms:modified xsi:type="dcterms:W3CDTF">2025-01-28T09:26:00Z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